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224A" w14:textId="1F3ACD03" w:rsidR="00B56605" w:rsidRPr="00322722" w:rsidRDefault="00B56605" w:rsidP="00B56605">
      <w:pPr>
        <w:jc w:val="center"/>
        <w:rPr>
          <w:rFonts w:ascii="Cambria" w:hAnsi="Cambria"/>
          <w:sz w:val="24"/>
          <w:szCs w:val="24"/>
        </w:rPr>
      </w:pPr>
    </w:p>
    <w:p w14:paraId="49646B00" w14:textId="77777777" w:rsidR="00D92A08" w:rsidRPr="00322722" w:rsidRDefault="00D92A08" w:rsidP="00B56605">
      <w:pPr>
        <w:jc w:val="center"/>
        <w:rPr>
          <w:rFonts w:ascii="Cambria" w:hAnsi="Cambria"/>
          <w:sz w:val="24"/>
          <w:szCs w:val="24"/>
        </w:rPr>
      </w:pPr>
    </w:p>
    <w:p w14:paraId="1AED5BED" w14:textId="7976A7AF" w:rsidR="00D92A08" w:rsidRPr="00322722" w:rsidRDefault="004A0ADE" w:rsidP="004A0ADE">
      <w:pPr>
        <w:rPr>
          <w:rFonts w:ascii="Cambria" w:hAnsi="Cambria"/>
          <w:sz w:val="24"/>
          <w:szCs w:val="24"/>
        </w:rPr>
      </w:pPr>
      <w:r w:rsidRPr="00322722">
        <w:rPr>
          <w:rFonts w:ascii="Cambria" w:hAnsi="Cambria"/>
          <w:noProof/>
          <w:sz w:val="24"/>
          <w:szCs w:val="24"/>
        </w:rPr>
        <w:drawing>
          <wp:inline distT="0" distB="0" distL="0" distR="0" wp14:anchorId="580BD68A" wp14:editId="5932509C">
            <wp:extent cx="3656330" cy="846958"/>
            <wp:effectExtent l="0" t="0" r="1270" b="0"/>
            <wp:docPr id="4543189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560" cy="8569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090D7" w14:textId="77777777" w:rsidR="002A61ED" w:rsidRPr="00322722" w:rsidRDefault="002A61ED" w:rsidP="00D92A08">
      <w:pPr>
        <w:jc w:val="right"/>
        <w:rPr>
          <w:rFonts w:ascii="Cambria" w:hAnsi="Cambria"/>
          <w:noProof/>
          <w:sz w:val="24"/>
          <w:szCs w:val="24"/>
        </w:rPr>
      </w:pPr>
    </w:p>
    <w:p w14:paraId="1529F52E" w14:textId="77777777" w:rsidR="00743BC3" w:rsidRPr="00322722" w:rsidRDefault="00743BC3" w:rsidP="00743BC3">
      <w:pPr>
        <w:jc w:val="center"/>
        <w:rPr>
          <w:rFonts w:ascii="Cambria" w:hAnsi="Cambria"/>
          <w:sz w:val="24"/>
          <w:szCs w:val="24"/>
        </w:rPr>
      </w:pPr>
    </w:p>
    <w:p w14:paraId="7BB2FBD9" w14:textId="77777777" w:rsidR="0051342A" w:rsidRPr="00322722" w:rsidRDefault="0051342A" w:rsidP="0051342A">
      <w:pPr>
        <w:jc w:val="center"/>
        <w:rPr>
          <w:rFonts w:ascii="Cambria" w:hAnsi="Cambria"/>
          <w:sz w:val="24"/>
          <w:szCs w:val="24"/>
        </w:rPr>
      </w:pPr>
    </w:p>
    <w:p w14:paraId="1C74A67A" w14:textId="77777777" w:rsidR="0051342A" w:rsidRPr="00322722" w:rsidRDefault="0051342A" w:rsidP="0051342A">
      <w:pPr>
        <w:spacing w:after="14"/>
        <w:jc w:val="right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22722">
        <w:rPr>
          <w:rFonts w:ascii="Cambria" w:hAnsi="Cambria" w:cstheme="minorHAnsi"/>
          <w:b/>
          <w:bCs/>
          <w:i/>
          <w:iCs/>
          <w:sz w:val="24"/>
          <w:szCs w:val="24"/>
        </w:rPr>
        <w:t>Załącznik nr 1</w:t>
      </w:r>
    </w:p>
    <w:p w14:paraId="42234680" w14:textId="77777777" w:rsidR="0051342A" w:rsidRPr="00322722" w:rsidRDefault="0051342A" w:rsidP="0051342A">
      <w:pPr>
        <w:jc w:val="right"/>
        <w:rPr>
          <w:rFonts w:ascii="Cambria" w:hAnsi="Cambria" w:cstheme="minorHAnsi"/>
          <w:i/>
          <w:iCs/>
          <w:sz w:val="24"/>
          <w:szCs w:val="24"/>
        </w:rPr>
      </w:pPr>
      <w:r w:rsidRPr="00322722">
        <w:rPr>
          <w:rFonts w:ascii="Cambria" w:hAnsi="Cambria" w:cstheme="minorHAnsi"/>
          <w:i/>
          <w:iCs/>
          <w:sz w:val="24"/>
          <w:szCs w:val="24"/>
        </w:rPr>
        <w:t xml:space="preserve">do zapytania ofertowego  </w:t>
      </w:r>
    </w:p>
    <w:p w14:paraId="5E546E78" w14:textId="77777777" w:rsidR="0051342A" w:rsidRPr="00322722" w:rsidRDefault="0051342A" w:rsidP="0051342A">
      <w:pPr>
        <w:jc w:val="center"/>
        <w:rPr>
          <w:rFonts w:ascii="Cambria" w:hAnsi="Cambria"/>
          <w:sz w:val="24"/>
          <w:szCs w:val="24"/>
        </w:rPr>
      </w:pPr>
    </w:p>
    <w:p w14:paraId="681EE6DB" w14:textId="77777777" w:rsidR="0051342A" w:rsidRPr="00322722" w:rsidRDefault="0051342A" w:rsidP="0051342A">
      <w:pPr>
        <w:jc w:val="center"/>
        <w:rPr>
          <w:rFonts w:ascii="Cambria" w:hAnsi="Cambria"/>
          <w:sz w:val="24"/>
          <w:szCs w:val="24"/>
        </w:rPr>
      </w:pPr>
    </w:p>
    <w:p w14:paraId="048B43AB" w14:textId="5D46A2A0" w:rsidR="0051342A" w:rsidRPr="00322722" w:rsidRDefault="0051342A" w:rsidP="0051342A">
      <w:pPr>
        <w:jc w:val="right"/>
        <w:rPr>
          <w:rFonts w:ascii="Cambria" w:hAnsi="Cambria"/>
          <w:noProof/>
          <w:sz w:val="24"/>
          <w:szCs w:val="24"/>
        </w:rPr>
      </w:pPr>
      <w:r w:rsidRPr="00322722">
        <w:rPr>
          <w:rFonts w:ascii="Cambria" w:hAnsi="Cambria"/>
          <w:noProof/>
          <w:sz w:val="24"/>
          <w:szCs w:val="24"/>
        </w:rPr>
        <w:t xml:space="preserve">Jelenia Góra, </w:t>
      </w:r>
      <w:r w:rsidR="00E17C87" w:rsidRPr="00322722">
        <w:rPr>
          <w:rFonts w:ascii="Cambria" w:hAnsi="Cambria"/>
          <w:noProof/>
          <w:sz w:val="24"/>
          <w:szCs w:val="24"/>
        </w:rPr>
        <w:t>………………………</w:t>
      </w:r>
    </w:p>
    <w:p w14:paraId="6DAF9E02" w14:textId="77777777" w:rsidR="0051342A" w:rsidRPr="00322722" w:rsidRDefault="0051342A" w:rsidP="0051342A">
      <w:pPr>
        <w:jc w:val="both"/>
        <w:rPr>
          <w:rFonts w:ascii="Cambria" w:hAnsi="Cambria" w:cs="Arial"/>
          <w:b/>
          <w:sz w:val="24"/>
          <w:szCs w:val="24"/>
        </w:rPr>
      </w:pPr>
    </w:p>
    <w:p w14:paraId="054D96FC" w14:textId="77777777" w:rsidR="0051342A" w:rsidRPr="00322722" w:rsidRDefault="0051342A" w:rsidP="0051342A">
      <w:pPr>
        <w:jc w:val="both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b/>
          <w:sz w:val="24"/>
          <w:szCs w:val="24"/>
        </w:rPr>
        <w:t xml:space="preserve"> </w:t>
      </w:r>
    </w:p>
    <w:p w14:paraId="0CA5F686" w14:textId="77777777" w:rsidR="0051342A" w:rsidRPr="00322722" w:rsidRDefault="0051342A" w:rsidP="0051342A">
      <w:pPr>
        <w:ind w:left="2832"/>
        <w:rPr>
          <w:rFonts w:ascii="Cambria" w:hAnsi="Cambria" w:cs="Arial"/>
          <w:sz w:val="24"/>
          <w:szCs w:val="24"/>
        </w:rPr>
      </w:pPr>
      <w:bookmarkStart w:id="0" w:name="_Hlk192233837"/>
      <w:r w:rsidRPr="00322722">
        <w:rPr>
          <w:rFonts w:ascii="Cambria" w:hAnsi="Cambria" w:cs="Arial"/>
          <w:sz w:val="24"/>
          <w:szCs w:val="24"/>
        </w:rPr>
        <w:t xml:space="preserve">Karkonoski Park Narodowy z siedzibą w Jeleniej Górze, </w:t>
      </w:r>
    </w:p>
    <w:p w14:paraId="55EF3644" w14:textId="77777777" w:rsidR="0051342A" w:rsidRPr="00322722" w:rsidRDefault="0051342A" w:rsidP="0051342A">
      <w:pPr>
        <w:ind w:left="2832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 xml:space="preserve">ul. Cieplicka 196, </w:t>
      </w:r>
    </w:p>
    <w:p w14:paraId="5501A266" w14:textId="77777777" w:rsidR="0051342A" w:rsidRPr="00322722" w:rsidRDefault="0051342A" w:rsidP="0051342A">
      <w:pPr>
        <w:ind w:left="2832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>58-570 Jelenia Góra</w:t>
      </w:r>
      <w:r w:rsidRPr="00322722">
        <w:rPr>
          <w:rFonts w:ascii="Cambria" w:hAnsi="Cambria" w:cs="Arial"/>
          <w:sz w:val="24"/>
          <w:szCs w:val="24"/>
        </w:rPr>
        <w:br/>
      </w:r>
      <w:bookmarkEnd w:id="0"/>
    </w:p>
    <w:p w14:paraId="3ABFF8C6" w14:textId="77777777" w:rsidR="0051342A" w:rsidRPr="00322722" w:rsidRDefault="0051342A" w:rsidP="0051342A">
      <w:pPr>
        <w:pStyle w:val="Nagwek8"/>
        <w:numPr>
          <w:ilvl w:val="0"/>
          <w:numId w:val="2"/>
        </w:numPr>
        <w:ind w:left="1440" w:hanging="1440"/>
        <w:jc w:val="center"/>
        <w:rPr>
          <w:rFonts w:ascii="Cambria" w:hAnsi="Cambria" w:cs="Times New Roman"/>
          <w:b/>
          <w:i w:val="0"/>
          <w:sz w:val="24"/>
          <w:szCs w:val="24"/>
        </w:rPr>
      </w:pPr>
      <w:r w:rsidRPr="00322722">
        <w:rPr>
          <w:rFonts w:ascii="Cambria" w:hAnsi="Cambria" w:cs="Times New Roman"/>
          <w:b/>
          <w:i w:val="0"/>
          <w:sz w:val="24"/>
          <w:szCs w:val="24"/>
        </w:rPr>
        <w:t>FORMULARZ OFERTOWY</w:t>
      </w:r>
    </w:p>
    <w:p w14:paraId="71B795F9" w14:textId="77777777" w:rsidR="0051342A" w:rsidRPr="00322722" w:rsidRDefault="0051342A" w:rsidP="0051342A">
      <w:pPr>
        <w:jc w:val="both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>Do zamówienia o wartości, do których nie stosuje się przepisów ustawy Prawo zamówień publicznych na</w:t>
      </w:r>
      <w:bookmarkStart w:id="1" w:name="_Hlk192233894"/>
      <w:r w:rsidRPr="00322722">
        <w:rPr>
          <w:rFonts w:ascii="Cambria" w:hAnsi="Cambria" w:cs="Arial"/>
          <w:sz w:val="24"/>
          <w:szCs w:val="24"/>
        </w:rPr>
        <w:t xml:space="preserve"> </w:t>
      </w:r>
      <w:bookmarkStart w:id="2" w:name="_Hlk210717632"/>
      <w:r w:rsidRPr="00322722">
        <w:rPr>
          <w:rFonts w:ascii="Cambria" w:hAnsi="Cambria" w:cs="Arial"/>
          <w:sz w:val="24"/>
          <w:szCs w:val="24"/>
        </w:rPr>
        <w:t>jednodniową usługę transportową dla uczestników objazdu architektonicznego po czeskiej stronie Karkonoszy, organizowanego w ramach realizacji projektu nr CZ.11.02.01/00/23_004/0000048 pn.: „Karkonosze – historia i tradycje ożywają”., w ramach realizacji projektu nr CZ.11.02.01/00/23_004/0000048 pn.: „Karkonosze – historia i tradycje ożywają”.</w:t>
      </w:r>
    </w:p>
    <w:bookmarkEnd w:id="2"/>
    <w:p w14:paraId="2B016DB1" w14:textId="77777777" w:rsidR="0051342A" w:rsidRPr="00322722" w:rsidRDefault="0051342A" w:rsidP="0051342A">
      <w:pPr>
        <w:jc w:val="both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b/>
          <w:sz w:val="24"/>
          <w:szCs w:val="24"/>
        </w:rPr>
        <w:t>Nazwa i adres wykonawcy</w:t>
      </w:r>
      <w:r w:rsidRPr="00322722">
        <w:rPr>
          <w:rFonts w:ascii="Cambria" w:hAnsi="Cambria" w:cs="Arial"/>
          <w:sz w:val="24"/>
          <w:szCs w:val="24"/>
        </w:rPr>
        <w:t>:</w:t>
      </w:r>
    </w:p>
    <w:p w14:paraId="70D9D911" w14:textId="77777777" w:rsidR="0051342A" w:rsidRPr="00322722" w:rsidRDefault="0051342A" w:rsidP="0051342A">
      <w:pPr>
        <w:spacing w:line="360" w:lineRule="auto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 xml:space="preserve">Imię i nazwisko, nazwa </w:t>
      </w:r>
      <w:proofErr w:type="gramStart"/>
      <w:r w:rsidRPr="00322722">
        <w:rPr>
          <w:rFonts w:ascii="Cambria" w:hAnsi="Cambria" w:cs="Arial"/>
          <w:sz w:val="24"/>
          <w:szCs w:val="24"/>
        </w:rPr>
        <w:t>firmy:.........................................................................................................................</w:t>
      </w:r>
      <w:proofErr w:type="gramEnd"/>
    </w:p>
    <w:p w14:paraId="70696319" w14:textId="77777777" w:rsidR="0051342A" w:rsidRPr="00322722" w:rsidRDefault="0051342A" w:rsidP="0051342A">
      <w:pPr>
        <w:spacing w:line="360" w:lineRule="auto"/>
        <w:rPr>
          <w:rFonts w:ascii="Cambria" w:hAnsi="Cambria" w:cs="Arial"/>
          <w:sz w:val="24"/>
          <w:szCs w:val="24"/>
        </w:rPr>
      </w:pPr>
      <w:proofErr w:type="gramStart"/>
      <w:r w:rsidRPr="00322722">
        <w:rPr>
          <w:rFonts w:ascii="Cambria" w:hAnsi="Cambria" w:cs="Arial"/>
          <w:sz w:val="24"/>
          <w:szCs w:val="24"/>
        </w:rPr>
        <w:t>Adres:..........................................................................................................................................................................</w:t>
      </w:r>
      <w:proofErr w:type="gramEnd"/>
    </w:p>
    <w:p w14:paraId="160BB517" w14:textId="77777777" w:rsidR="0051342A" w:rsidRPr="00322722" w:rsidRDefault="0051342A" w:rsidP="0051342A">
      <w:pPr>
        <w:spacing w:line="360" w:lineRule="auto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>NIP: ...............................................REGON: ............................................................................................................</w:t>
      </w:r>
    </w:p>
    <w:p w14:paraId="5A2EE256" w14:textId="77777777" w:rsidR="0051342A" w:rsidRPr="00322722" w:rsidRDefault="0051342A" w:rsidP="0051342A">
      <w:pPr>
        <w:spacing w:line="360" w:lineRule="auto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 xml:space="preserve">Osoba do kontaktu w sprawie niniejszej </w:t>
      </w:r>
      <w:proofErr w:type="gramStart"/>
      <w:r w:rsidRPr="00322722">
        <w:rPr>
          <w:rFonts w:ascii="Cambria" w:hAnsi="Cambria" w:cs="Arial"/>
          <w:sz w:val="24"/>
          <w:szCs w:val="24"/>
        </w:rPr>
        <w:t>oferty:…</w:t>
      </w:r>
      <w:proofErr w:type="gramEnd"/>
      <w:r w:rsidRPr="00322722">
        <w:rPr>
          <w:rFonts w:ascii="Cambria" w:hAnsi="Cambria" w:cs="Arial"/>
          <w:sz w:val="24"/>
          <w:szCs w:val="24"/>
        </w:rPr>
        <w:t xml:space="preserve">…………………………….......................................  </w:t>
      </w:r>
      <w:proofErr w:type="spellStart"/>
      <w:r w:rsidRPr="00322722">
        <w:rPr>
          <w:rFonts w:ascii="Cambria" w:hAnsi="Cambria" w:cs="Arial"/>
          <w:sz w:val="24"/>
          <w:szCs w:val="24"/>
        </w:rPr>
        <w:t>tel</w:t>
      </w:r>
      <w:proofErr w:type="spellEnd"/>
      <w:r w:rsidRPr="00322722">
        <w:rPr>
          <w:rFonts w:ascii="Cambria" w:hAnsi="Cambria" w:cs="Arial"/>
          <w:sz w:val="24"/>
          <w:szCs w:val="24"/>
        </w:rPr>
        <w:t>………………..........</w:t>
      </w:r>
    </w:p>
    <w:p w14:paraId="53ADD2CF" w14:textId="77777777" w:rsidR="0051342A" w:rsidRPr="00322722" w:rsidRDefault="0051342A" w:rsidP="0051342A">
      <w:pPr>
        <w:spacing w:line="360" w:lineRule="auto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 xml:space="preserve">Adres </w:t>
      </w:r>
      <w:proofErr w:type="gramStart"/>
      <w:r w:rsidRPr="00322722">
        <w:rPr>
          <w:rFonts w:ascii="Cambria" w:hAnsi="Cambria" w:cs="Arial"/>
          <w:sz w:val="24"/>
          <w:szCs w:val="24"/>
        </w:rPr>
        <w:t>e-mail:…</w:t>
      </w:r>
      <w:proofErr w:type="gramEnd"/>
      <w:r w:rsidRPr="00322722">
        <w:rPr>
          <w:rFonts w:ascii="Cambria" w:hAnsi="Cambria" w:cs="Arial"/>
          <w:sz w:val="24"/>
          <w:szCs w:val="24"/>
        </w:rPr>
        <w:t>……………………………………………………………</w:t>
      </w:r>
      <w:proofErr w:type="gramStart"/>
      <w:r w:rsidRPr="00322722">
        <w:rPr>
          <w:rFonts w:ascii="Cambria" w:hAnsi="Cambria" w:cs="Arial"/>
          <w:sz w:val="24"/>
          <w:szCs w:val="24"/>
        </w:rPr>
        <w:t>…….</w:t>
      </w:r>
      <w:proofErr w:type="gramEnd"/>
      <w:r w:rsidRPr="00322722">
        <w:rPr>
          <w:rFonts w:ascii="Cambria" w:hAnsi="Cambria" w:cs="Arial"/>
          <w:sz w:val="24"/>
          <w:szCs w:val="24"/>
        </w:rPr>
        <w:t>.</w:t>
      </w:r>
    </w:p>
    <w:bookmarkEnd w:id="1"/>
    <w:p w14:paraId="4E7D39AC" w14:textId="77777777" w:rsidR="0051342A" w:rsidRPr="00322722" w:rsidRDefault="0051342A" w:rsidP="0051342A">
      <w:pPr>
        <w:rPr>
          <w:rFonts w:ascii="Cambria" w:hAnsi="Cambria" w:cs="Arial"/>
          <w:b/>
          <w:bCs/>
          <w:sz w:val="24"/>
          <w:szCs w:val="24"/>
        </w:rPr>
      </w:pPr>
    </w:p>
    <w:p w14:paraId="351A5998" w14:textId="77777777" w:rsidR="0051342A" w:rsidRPr="00322722" w:rsidRDefault="0051342A" w:rsidP="0051342A">
      <w:pPr>
        <w:pStyle w:val="Akapitzlist"/>
        <w:numPr>
          <w:ilvl w:val="0"/>
          <w:numId w:val="37"/>
        </w:numPr>
        <w:jc w:val="both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b/>
          <w:bCs/>
          <w:sz w:val="24"/>
          <w:szCs w:val="24"/>
        </w:rPr>
        <w:t xml:space="preserve">Oferuję wykonanie jednodniowej usługi transportowej dla uczestników objazdu architektonicznego po czeskiej stronie Karkonoszy, organizowanego w ramach realizacji projektu nr CZ.11.02.01/00/23_004/0000048 pn.: „Karkonosze – historia i tradycje </w:t>
      </w:r>
      <w:r w:rsidRPr="00322722">
        <w:rPr>
          <w:rFonts w:ascii="Cambria" w:hAnsi="Cambria" w:cs="Arial"/>
          <w:b/>
          <w:bCs/>
          <w:sz w:val="24"/>
          <w:szCs w:val="24"/>
        </w:rPr>
        <w:lastRenderedPageBreak/>
        <w:t xml:space="preserve">ożywają”., w ramach realizacji projektu nr CZ.11.02.01/00/23_004/0000048 pn.: „Karkonosze – historia i tradycje ożywają” </w:t>
      </w:r>
    </w:p>
    <w:p w14:paraId="4EEBFB74" w14:textId="77777777" w:rsidR="0051342A" w:rsidRPr="00322722" w:rsidRDefault="0051342A" w:rsidP="0051342A">
      <w:pPr>
        <w:jc w:val="both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>spełniające warunki niniejszego zapytania ofertowego.</w:t>
      </w:r>
      <w:r w:rsidRPr="00322722">
        <w:rPr>
          <w:rFonts w:ascii="Cambria" w:hAnsi="Cambria" w:cs="Arial"/>
          <w:sz w:val="24"/>
          <w:szCs w:val="24"/>
        </w:rPr>
        <w:br/>
      </w:r>
    </w:p>
    <w:p w14:paraId="4E1A65CF" w14:textId="48B9BB79" w:rsidR="0051342A" w:rsidRPr="00322722" w:rsidRDefault="0051342A" w:rsidP="0051342A">
      <w:pPr>
        <w:spacing w:line="360" w:lineRule="auto"/>
        <w:rPr>
          <w:rFonts w:ascii="Cambria" w:hAnsi="Cambria" w:cs="Arial"/>
          <w:b/>
          <w:bCs/>
          <w:sz w:val="24"/>
          <w:szCs w:val="24"/>
        </w:rPr>
      </w:pPr>
      <w:r w:rsidRPr="00322722">
        <w:rPr>
          <w:rFonts w:ascii="Cambria" w:hAnsi="Cambria" w:cs="Arial"/>
          <w:b/>
          <w:bCs/>
          <w:sz w:val="24"/>
          <w:szCs w:val="24"/>
        </w:rPr>
        <w:t xml:space="preserve">2. Oferuję wykonanie zamówienia za usługę: </w:t>
      </w:r>
    </w:p>
    <w:p w14:paraId="65C099C7" w14:textId="77777777" w:rsidR="0051342A" w:rsidRPr="00322722" w:rsidRDefault="0051342A" w:rsidP="0051342A">
      <w:pPr>
        <w:spacing w:line="360" w:lineRule="auto"/>
        <w:ind w:left="708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>Cenę netto: ……………………..................................................................... zł</w:t>
      </w:r>
    </w:p>
    <w:p w14:paraId="28D8507E" w14:textId="77777777" w:rsidR="0051342A" w:rsidRPr="00322722" w:rsidRDefault="0051342A" w:rsidP="0051342A">
      <w:pPr>
        <w:spacing w:line="360" w:lineRule="auto"/>
        <w:ind w:left="708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 xml:space="preserve">Podatek </w:t>
      </w:r>
      <w:proofErr w:type="gramStart"/>
      <w:r w:rsidRPr="00322722">
        <w:rPr>
          <w:rFonts w:ascii="Cambria" w:hAnsi="Cambria" w:cs="Arial"/>
          <w:sz w:val="24"/>
          <w:szCs w:val="24"/>
        </w:rPr>
        <w:t>VAT: ….</w:t>
      </w:r>
      <w:proofErr w:type="gramEnd"/>
      <w:r w:rsidRPr="00322722">
        <w:rPr>
          <w:rFonts w:ascii="Cambria" w:hAnsi="Cambria" w:cs="Arial"/>
          <w:sz w:val="24"/>
          <w:szCs w:val="24"/>
        </w:rPr>
        <w:t>…..................................................................................... zł</w:t>
      </w:r>
    </w:p>
    <w:p w14:paraId="0D94CC84" w14:textId="77777777" w:rsidR="0051342A" w:rsidRPr="00322722" w:rsidRDefault="0051342A" w:rsidP="0051342A">
      <w:pPr>
        <w:spacing w:line="360" w:lineRule="auto"/>
        <w:ind w:left="708"/>
        <w:rPr>
          <w:rFonts w:ascii="Cambria" w:hAnsi="Cambria" w:cs="Arial"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>Cenę brutto: ......................................……………..............………………… zł</w:t>
      </w:r>
    </w:p>
    <w:p w14:paraId="51F9C22A" w14:textId="20769628" w:rsidR="00113760" w:rsidRPr="00322722" w:rsidRDefault="0051342A" w:rsidP="0051342A">
      <w:pPr>
        <w:spacing w:line="360" w:lineRule="auto"/>
        <w:jc w:val="both"/>
        <w:rPr>
          <w:rFonts w:ascii="Cambria" w:hAnsi="Cambria" w:cs="Arial"/>
          <w:i/>
          <w:iCs/>
          <w:sz w:val="24"/>
          <w:szCs w:val="24"/>
        </w:rPr>
      </w:pPr>
      <w:r w:rsidRPr="00322722">
        <w:rPr>
          <w:rFonts w:ascii="Cambria" w:hAnsi="Cambria" w:cs="Arial"/>
          <w:i/>
          <w:iCs/>
          <w:sz w:val="24"/>
          <w:szCs w:val="24"/>
        </w:rPr>
        <w:t>UWAGA! W przypadku osób fizycznych nie prowadzących działalności gospodarczej, Wykonawca podaje tylko cenę brutto.</w:t>
      </w:r>
    </w:p>
    <w:p w14:paraId="7B1C1BF6" w14:textId="77777777" w:rsidR="007C5CB5" w:rsidRPr="00322722" w:rsidRDefault="007C5CB5" w:rsidP="00BD260E">
      <w:pPr>
        <w:spacing w:line="360" w:lineRule="auto"/>
        <w:jc w:val="both"/>
        <w:rPr>
          <w:rFonts w:ascii="Cambria" w:hAnsi="Cambria" w:cs="Arial"/>
          <w:i/>
          <w:iCs/>
          <w:sz w:val="24"/>
          <w:szCs w:val="24"/>
        </w:rPr>
      </w:pPr>
    </w:p>
    <w:p w14:paraId="2E7337B2" w14:textId="6F8C3B5F" w:rsidR="007C5CB5" w:rsidRPr="00322722" w:rsidRDefault="0051342A" w:rsidP="007C5CB5">
      <w:pPr>
        <w:rPr>
          <w:rFonts w:ascii="Cambria" w:hAnsi="Cambria" w:cs="Arial"/>
          <w:b/>
          <w:bCs/>
          <w:sz w:val="24"/>
          <w:szCs w:val="24"/>
        </w:rPr>
      </w:pPr>
      <w:r w:rsidRPr="00322722">
        <w:rPr>
          <w:rFonts w:ascii="Cambria" w:hAnsi="Cambria" w:cs="Arial"/>
          <w:b/>
          <w:bCs/>
          <w:sz w:val="24"/>
          <w:szCs w:val="24"/>
        </w:rPr>
        <w:t>3</w:t>
      </w:r>
      <w:r w:rsidR="007C5CB5" w:rsidRPr="00322722">
        <w:rPr>
          <w:rFonts w:ascii="Cambria" w:hAnsi="Cambria" w:cs="Arial"/>
          <w:b/>
          <w:bCs/>
          <w:sz w:val="24"/>
          <w:szCs w:val="24"/>
        </w:rPr>
        <w:t xml:space="preserve">. Informacja o statusie oferenta </w:t>
      </w:r>
    </w:p>
    <w:p w14:paraId="24888E05" w14:textId="77777777" w:rsidR="00113760" w:rsidRPr="00322722" w:rsidRDefault="00113760" w:rsidP="007C5CB5">
      <w:pPr>
        <w:rPr>
          <w:rFonts w:ascii="Cambria" w:hAnsi="Cambria" w:cs="Arial"/>
          <w:sz w:val="24"/>
          <w:szCs w:val="24"/>
        </w:rPr>
      </w:pPr>
    </w:p>
    <w:p w14:paraId="152C6D46" w14:textId="5AF0CCBF" w:rsidR="007C5CB5" w:rsidRPr="00322722" w:rsidRDefault="00EE2377" w:rsidP="007C5CB5">
      <w:pPr>
        <w:rPr>
          <w:rFonts w:ascii="Cambria" w:hAnsi="Cambria" w:cs="Arial"/>
          <w:sz w:val="24"/>
          <w:szCs w:val="24"/>
          <w:u w:val="single"/>
        </w:rPr>
      </w:pPr>
      <w:r w:rsidRPr="00322722">
        <w:rPr>
          <w:rFonts w:ascii="Cambria" w:hAnsi="Cambria" w:cs="Arial"/>
          <w:sz w:val="24"/>
          <w:szCs w:val="24"/>
          <w:u w:val="single"/>
        </w:rPr>
        <w:t>Należy</w:t>
      </w:r>
      <w:r w:rsidR="007C5CB5" w:rsidRPr="00322722">
        <w:rPr>
          <w:rFonts w:ascii="Cambria" w:hAnsi="Cambria" w:cs="Arial"/>
          <w:sz w:val="24"/>
          <w:szCs w:val="24"/>
          <w:u w:val="single"/>
        </w:rPr>
        <w:t xml:space="preserve"> zaznaczyć odpowiednie</w:t>
      </w:r>
      <w:r w:rsidR="00113760" w:rsidRPr="00322722">
        <w:rPr>
          <w:rFonts w:ascii="Cambria" w:hAnsi="Cambria" w:cs="Arial"/>
          <w:sz w:val="24"/>
          <w:szCs w:val="24"/>
          <w:u w:val="single"/>
        </w:rPr>
        <w:t xml:space="preserve"> poprzez wstawienie znaku X</w:t>
      </w:r>
      <w:r w:rsidR="007C5CB5" w:rsidRPr="00322722">
        <w:rPr>
          <w:rFonts w:ascii="Cambria" w:hAnsi="Cambria" w:cs="Arial"/>
          <w:sz w:val="24"/>
          <w:szCs w:val="24"/>
          <w:u w:val="single"/>
        </w:rPr>
        <w:t>:</w:t>
      </w:r>
    </w:p>
    <w:p w14:paraId="775EDB20" w14:textId="77777777" w:rsidR="001818B8" w:rsidRPr="00322722" w:rsidRDefault="001818B8" w:rsidP="007C5CB5">
      <w:pPr>
        <w:rPr>
          <w:rFonts w:ascii="Cambria" w:hAnsi="Cambria" w:cs="Arial"/>
          <w:sz w:val="24"/>
          <w:szCs w:val="24"/>
        </w:rPr>
      </w:pPr>
    </w:p>
    <w:p w14:paraId="03C02D52" w14:textId="67CB05E6" w:rsidR="00D40193" w:rsidRPr="00322722" w:rsidRDefault="00113760" w:rsidP="00A32A45">
      <w:pPr>
        <w:pStyle w:val="Akapitzlist"/>
        <w:numPr>
          <w:ilvl w:val="0"/>
          <w:numId w:val="32"/>
        </w:numPr>
        <w:jc w:val="both"/>
        <w:rPr>
          <w:rFonts w:ascii="Cambria" w:hAnsi="Cambria" w:cstheme="minorHAnsi"/>
          <w:i/>
          <w:iCs/>
          <w:sz w:val="24"/>
          <w:szCs w:val="24"/>
        </w:rPr>
      </w:pPr>
      <w:r w:rsidRPr="00322722">
        <w:rPr>
          <w:rFonts w:ascii="Cambria" w:hAnsi="Cambria" w:cstheme="minorHAnsi"/>
          <w:sz w:val="24"/>
          <w:szCs w:val="24"/>
        </w:rPr>
        <w:t xml:space="preserve">Oświadczam, że jestem </w:t>
      </w:r>
      <w:r w:rsidR="007C5CB5" w:rsidRPr="00322722">
        <w:rPr>
          <w:rFonts w:ascii="Cambria" w:hAnsi="Cambria" w:cstheme="minorHAnsi"/>
          <w:sz w:val="24"/>
          <w:szCs w:val="24"/>
        </w:rPr>
        <w:t>osob</w:t>
      </w:r>
      <w:r w:rsidRPr="00322722">
        <w:rPr>
          <w:rFonts w:ascii="Cambria" w:hAnsi="Cambria" w:cstheme="minorHAnsi"/>
          <w:sz w:val="24"/>
          <w:szCs w:val="24"/>
        </w:rPr>
        <w:t>ą</w:t>
      </w:r>
      <w:r w:rsidR="007C5CB5" w:rsidRPr="00322722">
        <w:rPr>
          <w:rFonts w:ascii="Cambria" w:hAnsi="Cambria" w:cstheme="minorHAnsi"/>
          <w:sz w:val="24"/>
          <w:szCs w:val="24"/>
        </w:rPr>
        <w:t xml:space="preserve"> fizyczn</w:t>
      </w:r>
      <w:r w:rsidRPr="00322722">
        <w:rPr>
          <w:rFonts w:ascii="Cambria" w:hAnsi="Cambria" w:cstheme="minorHAnsi"/>
          <w:sz w:val="24"/>
          <w:szCs w:val="24"/>
        </w:rPr>
        <w:t>ą</w:t>
      </w:r>
      <w:r w:rsidR="007C5CB5" w:rsidRPr="00322722">
        <w:rPr>
          <w:rFonts w:ascii="Cambria" w:hAnsi="Cambria" w:cstheme="minorHAnsi"/>
          <w:sz w:val="24"/>
          <w:szCs w:val="24"/>
        </w:rPr>
        <w:t xml:space="preserve"> </w:t>
      </w:r>
      <w:r w:rsidR="00D40193" w:rsidRPr="00322722">
        <w:rPr>
          <w:rFonts w:ascii="Cambria" w:hAnsi="Cambria" w:cstheme="minorHAnsi"/>
          <w:sz w:val="24"/>
          <w:szCs w:val="24"/>
        </w:rPr>
        <w:t>nie prowadzącą działalności gospodarczej</w:t>
      </w:r>
      <w:r w:rsidRPr="00322722">
        <w:rPr>
          <w:rFonts w:ascii="Cambria" w:hAnsi="Cambria" w:cstheme="minorHAnsi"/>
          <w:sz w:val="24"/>
          <w:szCs w:val="24"/>
        </w:rPr>
        <w:t xml:space="preserve"> i</w:t>
      </w:r>
      <w:r w:rsidR="00D40193" w:rsidRPr="00322722">
        <w:rPr>
          <w:rFonts w:ascii="Cambria" w:hAnsi="Cambria" w:cstheme="minorHAnsi"/>
          <w:sz w:val="24"/>
          <w:szCs w:val="24"/>
        </w:rPr>
        <w:t xml:space="preserve"> że </w:t>
      </w:r>
      <w:r w:rsidR="00D40193" w:rsidRPr="00322722">
        <w:rPr>
          <w:rFonts w:ascii="Cambria" w:hAnsi="Cambria" w:cstheme="minorHAnsi"/>
          <w:b/>
          <w:bCs/>
          <w:sz w:val="24"/>
          <w:szCs w:val="24"/>
          <w:u w:val="single"/>
        </w:rPr>
        <w:t>jestem/nie jestem</w:t>
      </w:r>
      <w:r w:rsidRPr="00322722">
        <w:rPr>
          <w:rFonts w:ascii="Cambria" w:hAnsi="Cambria" w:cstheme="minorHAnsi"/>
          <w:sz w:val="24"/>
          <w:szCs w:val="24"/>
        </w:rPr>
        <w:t>*</w:t>
      </w:r>
      <w:r w:rsidR="00D40193" w:rsidRPr="00322722">
        <w:rPr>
          <w:rFonts w:ascii="Cambria" w:hAnsi="Cambria" w:cstheme="minorHAnsi"/>
          <w:sz w:val="24"/>
          <w:szCs w:val="24"/>
        </w:rPr>
        <w:t xml:space="preserve"> zatrudniony</w:t>
      </w:r>
      <w:r w:rsidR="00AB1A95" w:rsidRPr="00322722">
        <w:rPr>
          <w:rFonts w:ascii="Cambria" w:hAnsi="Cambria" w:cstheme="minorHAnsi"/>
          <w:sz w:val="24"/>
          <w:szCs w:val="24"/>
        </w:rPr>
        <w:t>/-a</w:t>
      </w:r>
      <w:r w:rsidR="00D40193" w:rsidRPr="00322722">
        <w:rPr>
          <w:rFonts w:ascii="Cambria" w:hAnsi="Cambria" w:cstheme="minorHAnsi"/>
          <w:sz w:val="24"/>
          <w:szCs w:val="24"/>
        </w:rPr>
        <w:t xml:space="preserve"> na podstawie umowy o pracę i z tego tytułu </w:t>
      </w:r>
      <w:r w:rsidR="00D40193" w:rsidRPr="00322722">
        <w:rPr>
          <w:rFonts w:ascii="Cambria" w:hAnsi="Cambria" w:cstheme="minorHAnsi"/>
          <w:b/>
          <w:bCs/>
          <w:sz w:val="24"/>
          <w:szCs w:val="24"/>
          <w:u w:val="single"/>
        </w:rPr>
        <w:t>osiągam/nie osiągam</w:t>
      </w:r>
      <w:r w:rsidRPr="00322722">
        <w:rPr>
          <w:rFonts w:ascii="Cambria" w:hAnsi="Cambria" w:cstheme="minorHAnsi"/>
          <w:b/>
          <w:bCs/>
          <w:sz w:val="24"/>
          <w:szCs w:val="24"/>
          <w:u w:val="single"/>
        </w:rPr>
        <w:t>*</w:t>
      </w:r>
      <w:r w:rsidR="00D40193" w:rsidRPr="00322722">
        <w:rPr>
          <w:rFonts w:ascii="Cambria" w:hAnsi="Cambria" w:cstheme="minorHAnsi"/>
          <w:sz w:val="24"/>
          <w:szCs w:val="24"/>
        </w:rPr>
        <w:t xml:space="preserve"> przychód w wysokości nie niżej niż minimalne wynagrodzenie.</w:t>
      </w:r>
      <w:r w:rsidRPr="00322722">
        <w:rPr>
          <w:rFonts w:ascii="Cambria" w:hAnsi="Cambria" w:cstheme="minorHAnsi"/>
          <w:sz w:val="24"/>
          <w:szCs w:val="24"/>
        </w:rPr>
        <w:t xml:space="preserve"> Powyższe ceny zawierają wszystkie koszty związane z realizacją zamówienia. </w:t>
      </w:r>
      <w:r w:rsidRPr="00322722">
        <w:rPr>
          <w:rFonts w:ascii="Cambria" w:hAnsi="Cambria" w:cstheme="minorHAnsi"/>
          <w:i/>
          <w:iCs/>
          <w:sz w:val="24"/>
          <w:szCs w:val="24"/>
        </w:rPr>
        <w:t>W przypadku ofert składanych przez osoby fizyczne cena brutto obejmuje wszystkie należne składki ZUS oraz podatku (w przypadku osób fizycznych przy umowach cywilnoprawnych).</w:t>
      </w:r>
    </w:p>
    <w:p w14:paraId="779E7F6D" w14:textId="77777777" w:rsidR="00EE2377" w:rsidRPr="00322722" w:rsidRDefault="00EE2377" w:rsidP="00A32A45">
      <w:pPr>
        <w:pStyle w:val="Akapitzlist"/>
        <w:jc w:val="both"/>
        <w:rPr>
          <w:rFonts w:ascii="Cambria" w:hAnsi="Cambria" w:cs="Arial"/>
          <w:b/>
          <w:bCs/>
          <w:i/>
          <w:iCs/>
          <w:sz w:val="24"/>
          <w:szCs w:val="24"/>
        </w:rPr>
      </w:pPr>
    </w:p>
    <w:p w14:paraId="50571C67" w14:textId="7AE9D508" w:rsidR="00113760" w:rsidRPr="00322722" w:rsidRDefault="00113760" w:rsidP="00A32A45">
      <w:pPr>
        <w:pStyle w:val="Akapitzlist"/>
        <w:jc w:val="both"/>
        <w:rPr>
          <w:rFonts w:ascii="Cambria" w:hAnsi="Cambria" w:cs="Arial"/>
          <w:b/>
          <w:bCs/>
          <w:i/>
          <w:iCs/>
          <w:sz w:val="24"/>
          <w:szCs w:val="24"/>
        </w:rPr>
      </w:pPr>
      <w:r w:rsidRPr="00322722">
        <w:rPr>
          <w:rFonts w:ascii="Cambria" w:hAnsi="Cambria" w:cs="Arial"/>
          <w:b/>
          <w:bCs/>
          <w:i/>
          <w:iCs/>
          <w:sz w:val="24"/>
          <w:szCs w:val="24"/>
        </w:rPr>
        <w:t>*zaznaczyć właściwe</w:t>
      </w:r>
    </w:p>
    <w:p w14:paraId="7F07E122" w14:textId="77777777" w:rsidR="00113760" w:rsidRPr="00322722" w:rsidRDefault="00113760" w:rsidP="00A32A45">
      <w:pPr>
        <w:pStyle w:val="Akapitzlist"/>
        <w:jc w:val="both"/>
        <w:rPr>
          <w:rFonts w:ascii="Cambria" w:hAnsi="Cambria" w:cstheme="minorHAnsi"/>
          <w:i/>
          <w:iCs/>
          <w:sz w:val="24"/>
          <w:szCs w:val="24"/>
        </w:rPr>
      </w:pPr>
    </w:p>
    <w:p w14:paraId="663F94B9" w14:textId="1BFA7273" w:rsidR="001818B8" w:rsidRPr="00322722" w:rsidRDefault="00113760" w:rsidP="00A32A45">
      <w:pPr>
        <w:pStyle w:val="Akapitzlist"/>
        <w:numPr>
          <w:ilvl w:val="0"/>
          <w:numId w:val="32"/>
        </w:numPr>
        <w:jc w:val="both"/>
        <w:rPr>
          <w:rFonts w:ascii="Cambria" w:hAnsi="Cambria" w:cstheme="minorHAnsi"/>
          <w:i/>
          <w:iCs/>
          <w:sz w:val="24"/>
          <w:szCs w:val="24"/>
        </w:rPr>
      </w:pPr>
      <w:r w:rsidRPr="00322722">
        <w:rPr>
          <w:rFonts w:ascii="Cambria" w:hAnsi="Cambria" w:cs="Arial"/>
          <w:sz w:val="24"/>
          <w:szCs w:val="24"/>
        </w:rPr>
        <w:t xml:space="preserve">Oświadczam, że jestem </w:t>
      </w:r>
      <w:r w:rsidR="007C5CB5" w:rsidRPr="00322722">
        <w:rPr>
          <w:rFonts w:ascii="Cambria" w:hAnsi="Cambria" w:cs="Arial"/>
          <w:sz w:val="24"/>
          <w:szCs w:val="24"/>
        </w:rPr>
        <w:t>osob</w:t>
      </w:r>
      <w:r w:rsidRPr="00322722">
        <w:rPr>
          <w:rFonts w:ascii="Cambria" w:hAnsi="Cambria" w:cs="Arial"/>
          <w:sz w:val="24"/>
          <w:szCs w:val="24"/>
        </w:rPr>
        <w:t>ą</w:t>
      </w:r>
      <w:r w:rsidR="007C5CB5" w:rsidRPr="00322722">
        <w:rPr>
          <w:rFonts w:ascii="Cambria" w:hAnsi="Cambria" w:cs="Arial"/>
          <w:sz w:val="24"/>
          <w:szCs w:val="24"/>
        </w:rPr>
        <w:t xml:space="preserve"> prowadząc</w:t>
      </w:r>
      <w:r w:rsidRPr="00322722">
        <w:rPr>
          <w:rFonts w:ascii="Cambria" w:hAnsi="Cambria" w:cs="Arial"/>
          <w:sz w:val="24"/>
          <w:szCs w:val="24"/>
        </w:rPr>
        <w:t>ą</w:t>
      </w:r>
      <w:r w:rsidR="007C5CB5" w:rsidRPr="00322722">
        <w:rPr>
          <w:rFonts w:ascii="Cambria" w:hAnsi="Cambria" w:cs="Arial"/>
          <w:sz w:val="24"/>
          <w:szCs w:val="24"/>
        </w:rPr>
        <w:t xml:space="preserve"> działalność nierejestrowaną</w:t>
      </w:r>
      <w:r w:rsidRPr="00322722">
        <w:rPr>
          <w:rFonts w:ascii="Cambria" w:hAnsi="Cambria" w:cs="Arial"/>
          <w:sz w:val="24"/>
          <w:szCs w:val="24"/>
        </w:rPr>
        <w:t xml:space="preserve"> </w:t>
      </w:r>
      <w:proofErr w:type="gramStart"/>
      <w:r w:rsidRPr="00322722">
        <w:rPr>
          <w:rFonts w:ascii="Cambria" w:hAnsi="Cambria" w:cs="Arial"/>
          <w:sz w:val="24"/>
          <w:szCs w:val="24"/>
        </w:rPr>
        <w:t xml:space="preserve">i </w:t>
      </w:r>
      <w:r w:rsidR="001818B8" w:rsidRPr="00322722">
        <w:rPr>
          <w:rFonts w:ascii="Cambria" w:hAnsi="Cambria" w:cstheme="minorHAnsi"/>
          <w:sz w:val="24"/>
          <w:szCs w:val="24"/>
        </w:rPr>
        <w:t xml:space="preserve"> wybór</w:t>
      </w:r>
      <w:proofErr w:type="gramEnd"/>
      <w:r w:rsidR="001818B8" w:rsidRPr="00322722">
        <w:rPr>
          <w:rFonts w:ascii="Cambria" w:hAnsi="Cambria" w:cstheme="minorHAnsi"/>
          <w:sz w:val="24"/>
          <w:szCs w:val="24"/>
        </w:rPr>
        <w:t xml:space="preserve"> oferty </w:t>
      </w:r>
      <w:r w:rsidR="001818B8" w:rsidRPr="00322722">
        <w:rPr>
          <w:rFonts w:ascii="Cambria" w:hAnsi="Cambria" w:cstheme="minorHAnsi"/>
          <w:b/>
          <w:sz w:val="24"/>
          <w:szCs w:val="24"/>
        </w:rPr>
        <w:t>nie będzie</w:t>
      </w:r>
      <w:r w:rsidR="001818B8" w:rsidRPr="00322722">
        <w:rPr>
          <w:rFonts w:ascii="Cambria" w:hAnsi="Cambria" w:cstheme="minorHAnsi"/>
          <w:sz w:val="24"/>
          <w:szCs w:val="24"/>
        </w:rPr>
        <w:t xml:space="preserve"> prowadzić do powstania u Zamawiającego obowiązku podatkowego (w przypadku osób prowadzonych działalność nierejestrowaną)</w:t>
      </w:r>
      <w:r w:rsidR="008E75AC" w:rsidRPr="00322722">
        <w:rPr>
          <w:rFonts w:ascii="Cambria" w:hAnsi="Cambria" w:cstheme="minorHAnsi"/>
          <w:sz w:val="24"/>
          <w:szCs w:val="24"/>
        </w:rPr>
        <w:t>.</w:t>
      </w:r>
      <w:r w:rsidR="001818B8" w:rsidRPr="00322722">
        <w:rPr>
          <w:rFonts w:ascii="Cambria" w:hAnsi="Cambria" w:cstheme="minorHAnsi"/>
          <w:sz w:val="24"/>
          <w:szCs w:val="24"/>
        </w:rPr>
        <w:t xml:space="preserve"> </w:t>
      </w:r>
    </w:p>
    <w:p w14:paraId="6AAD934F" w14:textId="77777777" w:rsidR="00EE2377" w:rsidRPr="00322722" w:rsidRDefault="00EE2377" w:rsidP="00EE2377">
      <w:pPr>
        <w:pStyle w:val="Akapitzlist"/>
        <w:jc w:val="both"/>
        <w:rPr>
          <w:rFonts w:ascii="Cambria" w:hAnsi="Cambria" w:cstheme="minorHAnsi"/>
          <w:i/>
          <w:iCs/>
          <w:sz w:val="24"/>
          <w:szCs w:val="24"/>
        </w:rPr>
      </w:pPr>
    </w:p>
    <w:p w14:paraId="12A4EA79" w14:textId="6CC27405" w:rsidR="00EE2377" w:rsidRPr="00322722" w:rsidRDefault="00113760" w:rsidP="008B0C96">
      <w:pPr>
        <w:pStyle w:val="Akapitzlist"/>
        <w:numPr>
          <w:ilvl w:val="0"/>
          <w:numId w:val="32"/>
        </w:numPr>
        <w:jc w:val="both"/>
        <w:rPr>
          <w:rFonts w:ascii="Cambria" w:hAnsi="Cambria" w:cs="Arial"/>
          <w:b/>
          <w:bCs/>
          <w:i/>
          <w:iCs/>
          <w:sz w:val="24"/>
          <w:szCs w:val="24"/>
        </w:rPr>
      </w:pPr>
      <w:r w:rsidRPr="00322722">
        <w:rPr>
          <w:rFonts w:ascii="Cambria" w:hAnsi="Cambria" w:cstheme="minorHAnsi"/>
          <w:sz w:val="24"/>
          <w:szCs w:val="24"/>
        </w:rPr>
        <w:t>Oświadczam, że jestem osobą fizyczną prowadzącą działalność gospodarczą</w:t>
      </w:r>
      <w:r w:rsidR="00EE2377" w:rsidRPr="00322722">
        <w:rPr>
          <w:rFonts w:ascii="Cambria" w:hAnsi="Cambria" w:cstheme="minorHAnsi"/>
          <w:sz w:val="24"/>
          <w:szCs w:val="24"/>
        </w:rPr>
        <w:t>.</w:t>
      </w:r>
    </w:p>
    <w:p w14:paraId="6B57F7FA" w14:textId="77777777" w:rsidR="00A32A45" w:rsidRPr="00322722" w:rsidRDefault="00A32A45" w:rsidP="00A32A45">
      <w:pPr>
        <w:pStyle w:val="Akapitzlist"/>
        <w:rPr>
          <w:rFonts w:ascii="Cambria" w:hAnsi="Cambria" w:cstheme="minorHAnsi"/>
          <w:sz w:val="24"/>
          <w:szCs w:val="24"/>
        </w:rPr>
      </w:pPr>
    </w:p>
    <w:p w14:paraId="103A3453" w14:textId="2E051F43" w:rsidR="00EE2377" w:rsidRPr="00322722" w:rsidRDefault="00113760" w:rsidP="00EE2377">
      <w:pPr>
        <w:pStyle w:val="Akapitzlist"/>
        <w:numPr>
          <w:ilvl w:val="0"/>
          <w:numId w:val="32"/>
        </w:numPr>
        <w:jc w:val="both"/>
        <w:rPr>
          <w:rFonts w:ascii="Cambria" w:hAnsi="Cambria" w:cstheme="minorHAnsi"/>
          <w:sz w:val="24"/>
          <w:szCs w:val="24"/>
        </w:rPr>
      </w:pPr>
      <w:r w:rsidRPr="00322722">
        <w:rPr>
          <w:rFonts w:ascii="Cambria" w:hAnsi="Cambria" w:cstheme="minorHAnsi"/>
          <w:sz w:val="24"/>
          <w:szCs w:val="24"/>
        </w:rPr>
        <w:t xml:space="preserve">Oświadczam, </w:t>
      </w:r>
      <w:r w:rsidR="00A32A45" w:rsidRPr="00322722">
        <w:rPr>
          <w:rFonts w:ascii="Cambria" w:hAnsi="Cambria" w:cstheme="minorHAnsi"/>
          <w:sz w:val="24"/>
          <w:szCs w:val="24"/>
        </w:rPr>
        <w:t>że forma prawna w której działa podmiot składający ofertę (</w:t>
      </w:r>
      <w:r w:rsidR="00A32A45" w:rsidRPr="00322722">
        <w:rPr>
          <w:rFonts w:ascii="Cambria" w:hAnsi="Cambria" w:cstheme="minorHAnsi"/>
          <w:i/>
          <w:iCs/>
          <w:sz w:val="24"/>
          <w:szCs w:val="24"/>
        </w:rPr>
        <w:t>w przypadku innej niż wymienione powyżej, wpisać jaka?</w:t>
      </w:r>
      <w:r w:rsidR="00A32A45" w:rsidRPr="00322722">
        <w:rPr>
          <w:rFonts w:ascii="Cambria" w:hAnsi="Cambria" w:cstheme="minorHAnsi"/>
          <w:sz w:val="24"/>
          <w:szCs w:val="24"/>
        </w:rPr>
        <w:t xml:space="preserve">), to ……………… ………… ……… ……… </w:t>
      </w:r>
      <w:r w:rsidR="00EE2377" w:rsidRPr="00322722">
        <w:rPr>
          <w:rFonts w:ascii="Cambria" w:hAnsi="Cambria" w:cstheme="minorHAnsi"/>
          <w:sz w:val="24"/>
          <w:szCs w:val="24"/>
        </w:rPr>
        <w:t>………………………………………………………………</w:t>
      </w:r>
      <w:proofErr w:type="gramStart"/>
      <w:r w:rsidR="00EE2377" w:rsidRPr="00322722">
        <w:rPr>
          <w:rFonts w:ascii="Cambria" w:hAnsi="Cambria" w:cstheme="minorHAnsi"/>
          <w:sz w:val="24"/>
          <w:szCs w:val="24"/>
        </w:rPr>
        <w:t>…….</w:t>
      </w:r>
      <w:proofErr w:type="gramEnd"/>
      <w:r w:rsidR="00EE2377" w:rsidRPr="00322722">
        <w:rPr>
          <w:rFonts w:ascii="Cambria" w:hAnsi="Cambria" w:cstheme="minorHAnsi"/>
          <w:sz w:val="24"/>
          <w:szCs w:val="24"/>
        </w:rPr>
        <w:t>.</w:t>
      </w:r>
    </w:p>
    <w:p w14:paraId="04209739" w14:textId="6BE58F52" w:rsidR="00EE2377" w:rsidRPr="00322722" w:rsidRDefault="00EE2377" w:rsidP="00EE2377">
      <w:pPr>
        <w:pStyle w:val="Akapitzlist"/>
        <w:rPr>
          <w:rFonts w:ascii="Cambria" w:hAnsi="Cambria" w:cstheme="minorHAnsi"/>
          <w:sz w:val="24"/>
          <w:szCs w:val="24"/>
        </w:rPr>
      </w:pPr>
      <w:r w:rsidRPr="0032272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05255453" w14:textId="77777777" w:rsidR="00EE2377" w:rsidRPr="00322722" w:rsidRDefault="00EE2377" w:rsidP="00EE2377">
      <w:pPr>
        <w:jc w:val="both"/>
        <w:rPr>
          <w:rFonts w:ascii="Cambria" w:hAnsi="Cambria" w:cstheme="minorHAnsi"/>
          <w:sz w:val="24"/>
          <w:szCs w:val="24"/>
        </w:rPr>
      </w:pPr>
    </w:p>
    <w:p w14:paraId="194F3F40" w14:textId="77777777" w:rsidR="00EE2377" w:rsidRPr="00322722" w:rsidRDefault="00EE2377" w:rsidP="00EE2377">
      <w:pPr>
        <w:pStyle w:val="Akapitzlist"/>
        <w:jc w:val="both"/>
        <w:rPr>
          <w:rFonts w:ascii="Cambria" w:hAnsi="Cambria" w:cstheme="minorHAnsi"/>
          <w:sz w:val="24"/>
          <w:szCs w:val="24"/>
        </w:rPr>
      </w:pPr>
    </w:p>
    <w:p w14:paraId="01E87C00" w14:textId="20EBF9D0" w:rsidR="00743BC3" w:rsidRPr="00322722" w:rsidRDefault="0051342A" w:rsidP="00743BC3">
      <w:pPr>
        <w:jc w:val="both"/>
        <w:rPr>
          <w:rFonts w:ascii="Cambria" w:hAnsi="Cambria"/>
          <w:sz w:val="24"/>
          <w:szCs w:val="24"/>
        </w:rPr>
      </w:pPr>
      <w:r w:rsidRPr="00322722">
        <w:rPr>
          <w:rFonts w:ascii="Cambria" w:hAnsi="Cambria"/>
          <w:b/>
          <w:bCs/>
          <w:sz w:val="24"/>
          <w:szCs w:val="24"/>
        </w:rPr>
        <w:t>4</w:t>
      </w:r>
      <w:r w:rsidR="00743BC3" w:rsidRPr="00322722">
        <w:rPr>
          <w:rFonts w:ascii="Cambria" w:hAnsi="Cambria" w:cs="Arial"/>
          <w:b/>
          <w:bCs/>
          <w:sz w:val="24"/>
          <w:szCs w:val="24"/>
        </w:rPr>
        <w:t>. Oświadczam, że:</w:t>
      </w:r>
    </w:p>
    <w:p w14:paraId="75781E9E" w14:textId="77777777" w:rsidR="00743BC3" w:rsidRPr="00322722" w:rsidRDefault="00743BC3" w:rsidP="00743BC3">
      <w:pPr>
        <w:pStyle w:val="Akapitzlist"/>
        <w:numPr>
          <w:ilvl w:val="0"/>
          <w:numId w:val="22"/>
        </w:numPr>
        <w:suppressAutoHyphens w:val="0"/>
        <w:spacing w:line="27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>Jestem związany ofertą przez okres 30 dni od dnia złożenia oferty.</w:t>
      </w:r>
    </w:p>
    <w:p w14:paraId="1C3B8119" w14:textId="77777777" w:rsidR="00743BC3" w:rsidRPr="00322722" w:rsidRDefault="00743BC3" w:rsidP="00743BC3">
      <w:pPr>
        <w:pStyle w:val="Akapitzlist"/>
        <w:numPr>
          <w:ilvl w:val="0"/>
          <w:numId w:val="22"/>
        </w:numPr>
        <w:suppressAutoHyphens w:val="0"/>
        <w:spacing w:line="27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 xml:space="preserve">W razie wybrania przez Zamawiającego mojej oferty zobowiązuję się do zawarcia umowy na warunkach określonych w zapytaniu ofertowym oraz w miejscu </w:t>
      </w:r>
      <w:r w:rsidRPr="00322722">
        <w:rPr>
          <w:rFonts w:ascii="Cambria" w:hAnsi="Cambria" w:cs="Calibri"/>
          <w:sz w:val="24"/>
          <w:szCs w:val="24"/>
        </w:rPr>
        <w:br/>
        <w:t>i terminie wskazanym przez Zamawiającego.</w:t>
      </w:r>
    </w:p>
    <w:p w14:paraId="31D44C90" w14:textId="77777777" w:rsidR="00743BC3" w:rsidRPr="00322722" w:rsidRDefault="00743BC3" w:rsidP="00743BC3">
      <w:pPr>
        <w:pStyle w:val="Akapitzlist"/>
        <w:numPr>
          <w:ilvl w:val="0"/>
          <w:numId w:val="22"/>
        </w:numPr>
        <w:suppressAutoHyphens w:val="0"/>
        <w:spacing w:after="160" w:line="25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>Oświadczam, że zapoznałem się ze wzorem umowy w niniejszym postępowaniu, akceptuję go i nie wnoszę do niego zastrzeżeń oraz przyjmuję warunki tam zawarte.</w:t>
      </w:r>
    </w:p>
    <w:p w14:paraId="3889F7CB" w14:textId="77777777" w:rsidR="00743BC3" w:rsidRPr="00322722" w:rsidRDefault="00743BC3" w:rsidP="00743BC3">
      <w:pPr>
        <w:pStyle w:val="Akapitzlist"/>
        <w:numPr>
          <w:ilvl w:val="0"/>
          <w:numId w:val="22"/>
        </w:numPr>
        <w:suppressAutoHyphens w:val="0"/>
        <w:spacing w:after="160" w:line="25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lastRenderedPageBreak/>
        <w:t xml:space="preserve">Posiadam zdolność techniczną i sytuację finansową pozwalającą na rzetelną </w:t>
      </w:r>
      <w:r w:rsidRPr="00322722">
        <w:rPr>
          <w:rFonts w:ascii="Cambria" w:hAnsi="Cambria" w:cs="Calibri"/>
          <w:sz w:val="24"/>
          <w:szCs w:val="24"/>
        </w:rPr>
        <w:br/>
        <w:t>i terminową realizację zamówienia.</w:t>
      </w:r>
    </w:p>
    <w:p w14:paraId="1FF40B87" w14:textId="77777777" w:rsidR="00743BC3" w:rsidRPr="00322722" w:rsidRDefault="00743BC3" w:rsidP="00743BC3">
      <w:pPr>
        <w:pStyle w:val="Akapitzlist"/>
        <w:numPr>
          <w:ilvl w:val="0"/>
          <w:numId w:val="22"/>
        </w:numPr>
        <w:suppressAutoHyphens w:val="0"/>
        <w:spacing w:line="27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 xml:space="preserve">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14:paraId="706AF948" w14:textId="77777777" w:rsidR="00743BC3" w:rsidRPr="00322722" w:rsidRDefault="00743BC3" w:rsidP="00743BC3">
      <w:pPr>
        <w:pStyle w:val="Akapitzlist"/>
        <w:numPr>
          <w:ilvl w:val="0"/>
          <w:numId w:val="22"/>
        </w:numPr>
        <w:suppressAutoHyphens w:val="0"/>
        <w:spacing w:line="27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2EA24AF" w14:textId="4153B244" w:rsidR="00743BC3" w:rsidRPr="00322722" w:rsidRDefault="00743BC3" w:rsidP="00743BC3">
      <w:pPr>
        <w:pStyle w:val="Akapitzlist"/>
        <w:numPr>
          <w:ilvl w:val="0"/>
          <w:numId w:val="22"/>
        </w:numPr>
        <w:suppressAutoHyphens w:val="0"/>
        <w:spacing w:line="27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proofErr w:type="spellStart"/>
      <w:r w:rsidR="006D389A" w:rsidRPr="00322722">
        <w:rPr>
          <w:rFonts w:ascii="Cambria" w:hAnsi="Cambria" w:cs="Calibri"/>
          <w:sz w:val="24"/>
          <w:szCs w:val="24"/>
        </w:rPr>
        <w:t>t.j</w:t>
      </w:r>
      <w:proofErr w:type="spellEnd"/>
      <w:r w:rsidR="006D389A" w:rsidRPr="00322722">
        <w:rPr>
          <w:rFonts w:ascii="Cambria" w:hAnsi="Cambria" w:cs="Calibri"/>
          <w:sz w:val="24"/>
          <w:szCs w:val="24"/>
        </w:rPr>
        <w:t>. Dz. U. z 2025 r. poz. 514</w:t>
      </w:r>
      <w:r w:rsidRPr="00322722">
        <w:rPr>
          <w:rFonts w:ascii="Cambria" w:hAnsi="Cambria" w:cs="Calibri"/>
          <w:sz w:val="24"/>
          <w:szCs w:val="24"/>
        </w:rPr>
        <w:t>).</w:t>
      </w:r>
    </w:p>
    <w:p w14:paraId="7B8E2C35" w14:textId="77777777" w:rsidR="00743BC3" w:rsidRPr="00322722" w:rsidRDefault="00743BC3" w:rsidP="00743BC3">
      <w:pPr>
        <w:pStyle w:val="Akapitzlist"/>
        <w:numPr>
          <w:ilvl w:val="0"/>
          <w:numId w:val="22"/>
        </w:numPr>
        <w:suppressAutoHyphens w:val="0"/>
        <w:spacing w:line="27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>Oświadczam, że zapoznałem się z opisem przedmiotu zamówienia i nie wnoszę do niego zastrzeżeń</w:t>
      </w:r>
    </w:p>
    <w:p w14:paraId="48469DD4" w14:textId="77777777" w:rsidR="00EF19CD" w:rsidRPr="00322722" w:rsidRDefault="00EF19CD" w:rsidP="00EF19CD">
      <w:pPr>
        <w:suppressAutoHyphens w:val="0"/>
        <w:spacing w:line="276" w:lineRule="auto"/>
        <w:jc w:val="both"/>
        <w:rPr>
          <w:rFonts w:ascii="Cambria" w:hAnsi="Cambria" w:cs="Calibri"/>
          <w:sz w:val="24"/>
          <w:szCs w:val="24"/>
        </w:rPr>
      </w:pPr>
    </w:p>
    <w:p w14:paraId="4B29ACC2" w14:textId="74E03052" w:rsidR="00EF19CD" w:rsidRPr="00322722" w:rsidRDefault="00EF19CD" w:rsidP="00EF19CD">
      <w:pPr>
        <w:suppressAutoHyphens w:val="0"/>
        <w:spacing w:line="276" w:lineRule="auto"/>
        <w:jc w:val="both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 xml:space="preserve"> </w:t>
      </w:r>
    </w:p>
    <w:tbl>
      <w:tblPr>
        <w:tblW w:w="971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1"/>
      </w:tblGrid>
      <w:tr w:rsidR="00743BC3" w:rsidRPr="00322722" w14:paraId="791DA48D" w14:textId="77777777" w:rsidTr="007C1CB0">
        <w:tc>
          <w:tcPr>
            <w:tcW w:w="9711" w:type="dxa"/>
          </w:tcPr>
          <w:p w14:paraId="1842D6E8" w14:textId="23430459" w:rsidR="00743BC3" w:rsidRPr="00322722" w:rsidRDefault="000C3E53" w:rsidP="007C1CB0">
            <w:pPr>
              <w:pStyle w:val="Tekstpodstawowy"/>
              <w:rPr>
                <w:rFonts w:ascii="Cambria" w:hAnsi="Cambria" w:cs="Arial"/>
                <w:b/>
                <w:bCs/>
                <w:lang w:val="pl-PL"/>
              </w:rPr>
            </w:pPr>
            <w:r w:rsidRPr="00322722">
              <w:rPr>
                <w:rFonts w:ascii="Cambria" w:hAnsi="Cambria" w:cs="Arial"/>
                <w:b/>
                <w:bCs/>
                <w:lang w:val="pl-PL"/>
              </w:rPr>
              <w:t>5</w:t>
            </w:r>
            <w:r w:rsidR="00743BC3" w:rsidRPr="00322722">
              <w:rPr>
                <w:rFonts w:ascii="Cambria" w:hAnsi="Cambria" w:cs="Arial"/>
                <w:b/>
                <w:bCs/>
                <w:lang w:val="pl-PL"/>
              </w:rPr>
              <w:t>. Załączniki:</w:t>
            </w:r>
          </w:p>
          <w:p w14:paraId="573B3A40" w14:textId="77777777" w:rsidR="00743BC3" w:rsidRPr="00322722" w:rsidRDefault="00743BC3" w:rsidP="007C1CB0">
            <w:pPr>
              <w:pStyle w:val="NormalnyWeb"/>
              <w:numPr>
                <w:ilvl w:val="3"/>
                <w:numId w:val="3"/>
              </w:numPr>
              <w:shd w:val="clear" w:color="auto" w:fill="FFFFFF"/>
              <w:autoSpaceDN w:val="0"/>
              <w:spacing w:beforeAutospacing="0" w:afterAutospacing="0"/>
              <w:ind w:left="284" w:hanging="284"/>
              <w:jc w:val="both"/>
              <w:rPr>
                <w:rFonts w:ascii="Cambria" w:hAnsi="Cambria" w:cs="Calibri"/>
                <w:lang w:eastAsia="zh-CN"/>
              </w:rPr>
            </w:pPr>
            <w:bookmarkStart w:id="3" w:name="_Hlk210738185"/>
            <w:r w:rsidRPr="00322722">
              <w:rPr>
                <w:rFonts w:ascii="Cambria" w:hAnsi="Cambria" w:cs="Calibri"/>
                <w:lang w:eastAsia="zh-CN"/>
              </w:rPr>
              <w:t xml:space="preserve">Oświadczenie o powiązaniach kapitałowych lub osobowym z Zamawiającym </w:t>
            </w:r>
          </w:p>
          <w:p w14:paraId="56106A07" w14:textId="77777777" w:rsidR="009E1AE2" w:rsidRPr="00322722" w:rsidRDefault="009E1AE2" w:rsidP="007C1CB0">
            <w:pPr>
              <w:pStyle w:val="NormalnyWeb"/>
              <w:numPr>
                <w:ilvl w:val="3"/>
                <w:numId w:val="3"/>
              </w:numPr>
              <w:shd w:val="clear" w:color="auto" w:fill="FFFFFF"/>
              <w:autoSpaceDN w:val="0"/>
              <w:spacing w:beforeAutospacing="0" w:afterAutospacing="0"/>
              <w:ind w:left="284" w:hanging="284"/>
              <w:jc w:val="both"/>
              <w:rPr>
                <w:rFonts w:ascii="Cambria" w:hAnsi="Cambria" w:cs="Calibri"/>
                <w:lang w:eastAsia="zh-CN"/>
              </w:rPr>
            </w:pPr>
            <w:r w:rsidRPr="00322722">
              <w:rPr>
                <w:rFonts w:ascii="Cambria" w:hAnsi="Cambria" w:cs="Calibri"/>
                <w:lang w:eastAsia="zh-CN"/>
              </w:rPr>
              <w:t>Oświadczenie posiadania niezbędnych wymagań do wykonania usługi.</w:t>
            </w:r>
          </w:p>
          <w:bookmarkEnd w:id="3"/>
          <w:p w14:paraId="16369D64" w14:textId="77777777" w:rsidR="00743BC3" w:rsidRPr="00322722" w:rsidRDefault="00743BC3" w:rsidP="007C1CB0">
            <w:pPr>
              <w:pStyle w:val="Tekstpodstawowy"/>
              <w:jc w:val="right"/>
              <w:rPr>
                <w:rFonts w:ascii="Cambria" w:hAnsi="Cambria" w:cs="Arial"/>
                <w:spacing w:val="40"/>
                <w:lang w:val="pl-PL"/>
              </w:rPr>
            </w:pPr>
            <w:r w:rsidRPr="00322722">
              <w:rPr>
                <w:rFonts w:ascii="Cambria" w:hAnsi="Cambria" w:cs="Arial"/>
                <w:spacing w:val="40"/>
                <w:lang w:val="pl-PL"/>
              </w:rPr>
              <w:t>.....................</w:t>
            </w:r>
            <w:r w:rsidRPr="00322722">
              <w:rPr>
                <w:rFonts w:ascii="Cambria" w:hAnsi="Cambria" w:cs="Arial"/>
                <w:lang w:val="pl-PL"/>
              </w:rPr>
              <w:t xml:space="preserve">, dnia </w:t>
            </w:r>
            <w:r w:rsidRPr="00322722">
              <w:rPr>
                <w:rFonts w:ascii="Cambria" w:hAnsi="Cambria" w:cs="Arial"/>
                <w:spacing w:val="40"/>
                <w:lang w:val="pl-PL"/>
              </w:rPr>
              <w:t>...........</w:t>
            </w:r>
          </w:p>
          <w:p w14:paraId="4840CDA2" w14:textId="77777777" w:rsidR="00743BC3" w:rsidRPr="00322722" w:rsidRDefault="00743BC3" w:rsidP="007C1CB0">
            <w:pPr>
              <w:pStyle w:val="Tekstpodstawowy"/>
              <w:jc w:val="right"/>
              <w:rPr>
                <w:rStyle w:val="Numerstrony"/>
                <w:rFonts w:ascii="Cambria" w:eastAsia="Arial Unicode MS" w:hAnsi="Cambria"/>
                <w:lang w:val="pl-PL"/>
              </w:rPr>
            </w:pPr>
            <w:r w:rsidRPr="00322722">
              <w:rPr>
                <w:rFonts w:ascii="Cambria" w:hAnsi="Cambria" w:cs="Arial"/>
                <w:spacing w:val="40"/>
              </w:rPr>
              <w:t xml:space="preserve">    (</w:t>
            </w:r>
            <w:proofErr w:type="spellStart"/>
            <w:r w:rsidRPr="00322722">
              <w:rPr>
                <w:rFonts w:ascii="Cambria" w:hAnsi="Cambria" w:cs="Arial"/>
                <w:spacing w:val="40"/>
              </w:rPr>
              <w:t>podpis</w:t>
            </w:r>
            <w:proofErr w:type="spellEnd"/>
            <w:r w:rsidRPr="00322722">
              <w:rPr>
                <w:rFonts w:ascii="Cambria" w:hAnsi="Cambria" w:cs="Arial"/>
                <w:spacing w:val="40"/>
              </w:rPr>
              <w:t>)</w:t>
            </w:r>
          </w:p>
        </w:tc>
      </w:tr>
    </w:tbl>
    <w:p w14:paraId="6406A054" w14:textId="77777777" w:rsidR="002C6470" w:rsidRPr="00322722" w:rsidRDefault="002C6470" w:rsidP="00743BC3">
      <w:pPr>
        <w:jc w:val="both"/>
        <w:rPr>
          <w:rFonts w:ascii="Cambria" w:hAnsi="Cambria"/>
          <w:sz w:val="24"/>
          <w:szCs w:val="24"/>
        </w:rPr>
      </w:pPr>
    </w:p>
    <w:p w14:paraId="572E2779" w14:textId="77777777" w:rsidR="002C6470" w:rsidRPr="00322722" w:rsidRDefault="002C6470" w:rsidP="00743BC3">
      <w:pPr>
        <w:jc w:val="both"/>
        <w:rPr>
          <w:rFonts w:ascii="Cambria" w:hAnsi="Cambria"/>
          <w:sz w:val="24"/>
          <w:szCs w:val="24"/>
        </w:rPr>
      </w:pPr>
    </w:p>
    <w:p w14:paraId="0D1E04AA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14F64329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004AD060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1FA51AD2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2BD874F6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235B5823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7609E1E6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5F2A5C90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3891F3C0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1D0F1539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385A941C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7E8081C3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311F9D2C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56CEB74D" w14:textId="77777777" w:rsidR="0051342A" w:rsidRPr="00322722" w:rsidRDefault="0051342A" w:rsidP="00743BC3">
      <w:pPr>
        <w:jc w:val="both"/>
        <w:rPr>
          <w:rFonts w:ascii="Cambria" w:hAnsi="Cambria"/>
          <w:sz w:val="24"/>
          <w:szCs w:val="24"/>
        </w:rPr>
      </w:pPr>
    </w:p>
    <w:p w14:paraId="60845ED6" w14:textId="77777777" w:rsidR="0051342A" w:rsidRPr="00322722" w:rsidRDefault="0051342A" w:rsidP="00743BC3">
      <w:pPr>
        <w:jc w:val="both"/>
        <w:rPr>
          <w:rFonts w:ascii="Cambria" w:hAnsi="Cambria"/>
          <w:sz w:val="24"/>
          <w:szCs w:val="24"/>
        </w:rPr>
      </w:pPr>
    </w:p>
    <w:p w14:paraId="25F1BE62" w14:textId="77777777" w:rsidR="0051342A" w:rsidRPr="00322722" w:rsidRDefault="0051342A" w:rsidP="00743BC3">
      <w:pPr>
        <w:jc w:val="both"/>
        <w:rPr>
          <w:rFonts w:ascii="Cambria" w:hAnsi="Cambria"/>
          <w:sz w:val="24"/>
          <w:szCs w:val="24"/>
        </w:rPr>
      </w:pPr>
    </w:p>
    <w:p w14:paraId="5E5C323B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20B3F0C8" w14:textId="77777777" w:rsidR="00221CDB" w:rsidRPr="00322722" w:rsidRDefault="00221CDB" w:rsidP="00743BC3">
      <w:pPr>
        <w:jc w:val="both"/>
        <w:rPr>
          <w:rFonts w:ascii="Cambria" w:hAnsi="Cambria"/>
          <w:sz w:val="24"/>
          <w:szCs w:val="24"/>
        </w:rPr>
      </w:pPr>
    </w:p>
    <w:p w14:paraId="5E7AE011" w14:textId="77777777" w:rsidR="00743BC3" w:rsidRPr="00322722" w:rsidRDefault="00743BC3" w:rsidP="00743BC3">
      <w:pPr>
        <w:jc w:val="right"/>
        <w:rPr>
          <w:rFonts w:ascii="Cambria" w:hAnsi="Cambria" w:cs="Calibri"/>
          <w:i/>
          <w:iCs/>
          <w:sz w:val="24"/>
          <w:szCs w:val="24"/>
        </w:rPr>
      </w:pPr>
      <w:r w:rsidRPr="00322722">
        <w:rPr>
          <w:rFonts w:ascii="Cambria" w:hAnsi="Cambria" w:cs="Calibri"/>
          <w:i/>
          <w:iCs/>
          <w:sz w:val="24"/>
          <w:szCs w:val="24"/>
        </w:rPr>
        <w:t>Załącznik nr 1</w:t>
      </w:r>
    </w:p>
    <w:p w14:paraId="2AF2D155" w14:textId="77777777" w:rsidR="00743BC3" w:rsidRPr="00322722" w:rsidRDefault="00743BC3" w:rsidP="00743BC3">
      <w:pPr>
        <w:jc w:val="right"/>
        <w:rPr>
          <w:rFonts w:ascii="Cambria" w:hAnsi="Cambria" w:cs="Calibri"/>
          <w:i/>
          <w:iCs/>
          <w:sz w:val="24"/>
          <w:szCs w:val="24"/>
        </w:rPr>
      </w:pPr>
      <w:r w:rsidRPr="00322722">
        <w:rPr>
          <w:rFonts w:ascii="Cambria" w:hAnsi="Cambria" w:cs="Calibri"/>
          <w:i/>
          <w:iCs/>
          <w:sz w:val="24"/>
          <w:szCs w:val="24"/>
        </w:rPr>
        <w:t>do Formularza ofertowego</w:t>
      </w:r>
    </w:p>
    <w:p w14:paraId="40557110" w14:textId="77777777" w:rsidR="00743BC3" w:rsidRPr="00322722" w:rsidRDefault="00743BC3" w:rsidP="00743BC3">
      <w:pPr>
        <w:spacing w:after="120" w:line="259" w:lineRule="auto"/>
        <w:ind w:right="1"/>
        <w:rPr>
          <w:rFonts w:ascii="Cambria" w:hAnsi="Cambria" w:cs="Calibri"/>
          <w:b/>
          <w:bCs/>
          <w:sz w:val="24"/>
          <w:szCs w:val="24"/>
        </w:rPr>
      </w:pPr>
    </w:p>
    <w:p w14:paraId="28DF3BB8" w14:textId="77777777" w:rsidR="00743BC3" w:rsidRPr="00322722" w:rsidRDefault="00743BC3" w:rsidP="00743BC3">
      <w:pPr>
        <w:spacing w:after="120" w:line="259" w:lineRule="auto"/>
        <w:ind w:right="1"/>
        <w:jc w:val="center"/>
        <w:rPr>
          <w:rFonts w:ascii="Cambria" w:eastAsia="Arial" w:hAnsi="Cambria" w:cs="Calibri"/>
          <w:b/>
          <w:bCs/>
          <w:sz w:val="24"/>
          <w:szCs w:val="24"/>
        </w:rPr>
      </w:pPr>
      <w:r w:rsidRPr="00322722">
        <w:rPr>
          <w:rFonts w:ascii="Cambria" w:eastAsia="Arial" w:hAnsi="Cambria" w:cs="Calibri"/>
          <w:b/>
          <w:bCs/>
          <w:sz w:val="24"/>
          <w:szCs w:val="24"/>
        </w:rPr>
        <w:t>OŚWIADCZENIE</w:t>
      </w:r>
    </w:p>
    <w:p w14:paraId="3DE4A66D" w14:textId="77777777" w:rsidR="0051342A" w:rsidRPr="00322722" w:rsidRDefault="00743BC3" w:rsidP="0051342A">
      <w:pPr>
        <w:jc w:val="both"/>
        <w:rPr>
          <w:rFonts w:ascii="Cambria" w:hAnsi="Cambria" w:cs="Arial"/>
          <w:sz w:val="24"/>
          <w:szCs w:val="24"/>
        </w:rPr>
      </w:pPr>
      <w:bookmarkStart w:id="4" w:name="_Hlk210738697"/>
      <w:r w:rsidRPr="00322722">
        <w:rPr>
          <w:rFonts w:ascii="Cambria" w:eastAsia="Arial" w:hAnsi="Cambria" w:cs="Calibri"/>
          <w:b/>
          <w:bCs/>
          <w:sz w:val="24"/>
          <w:szCs w:val="24"/>
        </w:rPr>
        <w:t>Nazwa zamówienia</w:t>
      </w:r>
      <w:r w:rsidRPr="00322722">
        <w:rPr>
          <w:rFonts w:ascii="Cambria" w:hAnsi="Cambria" w:cs="Calibri"/>
          <w:b/>
          <w:bCs/>
          <w:sz w:val="24"/>
          <w:szCs w:val="24"/>
        </w:rPr>
        <w:t xml:space="preserve">: </w:t>
      </w:r>
      <w:r w:rsidR="0051342A" w:rsidRPr="00322722">
        <w:rPr>
          <w:rFonts w:ascii="Cambria" w:hAnsi="Cambria" w:cs="Arial"/>
          <w:sz w:val="24"/>
          <w:szCs w:val="24"/>
        </w:rPr>
        <w:t>jednodniowa usługa transportowa dla uczestników objazdu architektonicznego po czeskiej stronie Karkonoszy, organizowanego w ramach realizacji projektu nr CZ.11.02.01/00/23_004/0000048 pn.: „Karkonosze – historia i tradycje ożywają”., w ramach realizacji projektu nr CZ.11.02.01/00/23_004/0000048 pn.: „Karkonosze – historia i tradycje ożywają”.</w:t>
      </w:r>
    </w:p>
    <w:p w14:paraId="09C62EDF" w14:textId="77777777" w:rsidR="0051342A" w:rsidRPr="00322722" w:rsidRDefault="0051342A" w:rsidP="0051342A">
      <w:pPr>
        <w:jc w:val="both"/>
        <w:rPr>
          <w:rFonts w:ascii="Cambria" w:hAnsi="Cambria" w:cs="Arial"/>
          <w:sz w:val="24"/>
          <w:szCs w:val="24"/>
        </w:rPr>
      </w:pPr>
    </w:p>
    <w:p w14:paraId="2EB2650A" w14:textId="07D176C6" w:rsidR="00743BC3" w:rsidRPr="00322722" w:rsidRDefault="00743BC3" w:rsidP="0051342A">
      <w:pPr>
        <w:jc w:val="both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Imię (imiona) ...................................................................................................................</w:t>
      </w:r>
    </w:p>
    <w:p w14:paraId="0CDAF2A6" w14:textId="77777777" w:rsidR="00743BC3" w:rsidRPr="00322722" w:rsidRDefault="00743BC3" w:rsidP="00743BC3">
      <w:pPr>
        <w:spacing w:after="120" w:line="362" w:lineRule="auto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Nazwisko ...........................................................................................................................</w:t>
      </w:r>
    </w:p>
    <w:bookmarkEnd w:id="4"/>
    <w:p w14:paraId="469B7EC1" w14:textId="77777777" w:rsidR="00743BC3" w:rsidRPr="00322722" w:rsidRDefault="00743BC3" w:rsidP="00743BC3">
      <w:pPr>
        <w:spacing w:after="19" w:line="276" w:lineRule="auto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 xml:space="preserve">Oświadczam*, że nie posiadam powiązań kapitałowych lub osobowych z Zamawiającym. </w:t>
      </w:r>
      <w:r w:rsidRPr="00322722">
        <w:rPr>
          <w:rFonts w:ascii="Cambria" w:hAnsi="Cambria" w:cs="Calibri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565A91A5" w14:textId="77777777" w:rsidR="00743BC3" w:rsidRPr="00322722" w:rsidRDefault="00743BC3" w:rsidP="00743BC3">
      <w:pPr>
        <w:numPr>
          <w:ilvl w:val="0"/>
          <w:numId w:val="23"/>
        </w:numPr>
        <w:suppressAutoHyphens w:val="0"/>
        <w:ind w:left="510" w:right="29" w:firstLine="4"/>
        <w:jc w:val="both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uczestniczeniu w spółce jako wspólnik spółki cywilnej lub spółki osobowej,</w:t>
      </w:r>
    </w:p>
    <w:p w14:paraId="6B92577B" w14:textId="77777777" w:rsidR="00743BC3" w:rsidRPr="00322722" w:rsidRDefault="00743BC3" w:rsidP="00743BC3">
      <w:pPr>
        <w:numPr>
          <w:ilvl w:val="0"/>
          <w:numId w:val="23"/>
        </w:numPr>
        <w:suppressAutoHyphens w:val="0"/>
        <w:ind w:left="510" w:right="29" w:firstLine="4"/>
        <w:jc w:val="both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posiadaniu co najmniej 10% udziałów lub akcji,</w:t>
      </w:r>
    </w:p>
    <w:p w14:paraId="68330324" w14:textId="77777777" w:rsidR="00743BC3" w:rsidRPr="00322722" w:rsidRDefault="00743BC3" w:rsidP="00743BC3">
      <w:pPr>
        <w:numPr>
          <w:ilvl w:val="0"/>
          <w:numId w:val="23"/>
        </w:numPr>
        <w:suppressAutoHyphens w:val="0"/>
        <w:ind w:left="510" w:right="29" w:firstLine="4"/>
        <w:jc w:val="both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pełnieniu funkcji członka organu nadzorczego lub zarządzającego, prokurenta, pełnomocnika,</w:t>
      </w:r>
    </w:p>
    <w:p w14:paraId="080C66DB" w14:textId="77777777" w:rsidR="00743BC3" w:rsidRPr="00322722" w:rsidRDefault="00743BC3" w:rsidP="00743BC3">
      <w:pPr>
        <w:numPr>
          <w:ilvl w:val="0"/>
          <w:numId w:val="23"/>
        </w:numPr>
        <w:suppressAutoHyphens w:val="0"/>
        <w:ind w:left="510" w:right="29" w:firstLine="4"/>
        <w:jc w:val="both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5ED28CD0" w14:textId="77777777" w:rsidR="00743BC3" w:rsidRPr="00322722" w:rsidRDefault="00743BC3" w:rsidP="00743BC3">
      <w:pPr>
        <w:spacing w:after="120" w:line="265" w:lineRule="auto"/>
        <w:ind w:left="10" w:right="8" w:hanging="10"/>
        <w:jc w:val="right"/>
        <w:rPr>
          <w:rFonts w:ascii="Cambria" w:eastAsia="Arial" w:hAnsi="Cambria" w:cs="Calibri"/>
          <w:sz w:val="24"/>
          <w:szCs w:val="24"/>
        </w:rPr>
      </w:pPr>
    </w:p>
    <w:p w14:paraId="4E70FCAD" w14:textId="77777777" w:rsidR="00743BC3" w:rsidRPr="00322722" w:rsidRDefault="00743BC3" w:rsidP="00743BC3">
      <w:pPr>
        <w:spacing w:after="120" w:line="265" w:lineRule="auto"/>
        <w:ind w:left="10" w:right="8" w:hanging="10"/>
        <w:jc w:val="right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...................................... dnia ...................... r.</w:t>
      </w:r>
    </w:p>
    <w:p w14:paraId="5F9A4F03" w14:textId="77777777" w:rsidR="00743BC3" w:rsidRPr="00322722" w:rsidRDefault="00743BC3" w:rsidP="00743BC3">
      <w:pPr>
        <w:spacing w:after="120" w:line="265" w:lineRule="auto"/>
        <w:ind w:left="10" w:right="137" w:hanging="10"/>
        <w:jc w:val="right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.....................................................................</w:t>
      </w:r>
    </w:p>
    <w:p w14:paraId="3DD621F2" w14:textId="77777777" w:rsidR="00743BC3" w:rsidRPr="00322722" w:rsidRDefault="00743BC3" w:rsidP="00743BC3">
      <w:pPr>
        <w:spacing w:after="120" w:line="259" w:lineRule="auto"/>
        <w:jc w:val="right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 xml:space="preserve">                        (podpis)</w:t>
      </w:r>
    </w:p>
    <w:p w14:paraId="5AE1246B" w14:textId="77777777" w:rsidR="00743BC3" w:rsidRPr="00322722" w:rsidRDefault="00743BC3" w:rsidP="00743BC3">
      <w:pPr>
        <w:autoSpaceDE w:val="0"/>
        <w:adjustRightInd w:val="0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 xml:space="preserve">Oświadczam*, że posiadam powiązania kapitałowe lub osobowe z Zamawiającym, określone w punkcie powyżej. </w:t>
      </w:r>
    </w:p>
    <w:p w14:paraId="0A3EFF1B" w14:textId="77777777" w:rsidR="00743BC3" w:rsidRPr="00322722" w:rsidRDefault="00743BC3" w:rsidP="00743BC3">
      <w:pPr>
        <w:autoSpaceDE w:val="0"/>
        <w:adjustRightInd w:val="0"/>
        <w:spacing w:line="480" w:lineRule="auto"/>
        <w:ind w:firstLine="4678"/>
        <w:rPr>
          <w:rFonts w:ascii="Cambria" w:hAnsi="Cambria" w:cs="Calibri"/>
          <w:sz w:val="24"/>
          <w:szCs w:val="24"/>
        </w:rPr>
      </w:pPr>
    </w:p>
    <w:p w14:paraId="2DCD674E" w14:textId="77777777" w:rsidR="00743BC3" w:rsidRPr="00322722" w:rsidRDefault="00743BC3" w:rsidP="00743BC3">
      <w:pPr>
        <w:autoSpaceDE w:val="0"/>
        <w:adjustRightInd w:val="0"/>
        <w:spacing w:line="480" w:lineRule="auto"/>
        <w:ind w:firstLine="4678"/>
        <w:jc w:val="right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 xml:space="preserve">...................................... dnia ...................... r. </w:t>
      </w:r>
    </w:p>
    <w:p w14:paraId="3C00F387" w14:textId="77777777" w:rsidR="00743BC3" w:rsidRPr="00322722" w:rsidRDefault="00743BC3" w:rsidP="00743BC3">
      <w:pPr>
        <w:autoSpaceDE w:val="0"/>
        <w:adjustRightInd w:val="0"/>
        <w:spacing w:line="480" w:lineRule="auto"/>
        <w:ind w:firstLine="4678"/>
        <w:jc w:val="right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 xml:space="preserve">..................................................................... </w:t>
      </w:r>
    </w:p>
    <w:p w14:paraId="0B8B53DE" w14:textId="250C4CBE" w:rsidR="00743BC3" w:rsidRPr="00322722" w:rsidRDefault="00743BC3" w:rsidP="00743BC3">
      <w:pPr>
        <w:autoSpaceDE w:val="0"/>
        <w:adjustRightInd w:val="0"/>
        <w:spacing w:line="480" w:lineRule="auto"/>
        <w:ind w:left="2402" w:firstLine="3970"/>
        <w:jc w:val="right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 xml:space="preserve">      (podpis)</w:t>
      </w:r>
    </w:p>
    <w:p w14:paraId="42F9A462" w14:textId="1300E98C" w:rsidR="00076EB2" w:rsidRPr="00322722" w:rsidRDefault="00743BC3" w:rsidP="0051342A">
      <w:pPr>
        <w:autoSpaceDE w:val="0"/>
        <w:adjustRightInd w:val="0"/>
        <w:rPr>
          <w:rFonts w:ascii="Cambria" w:hAnsi="Cambria" w:cs="Calibri"/>
          <w:sz w:val="24"/>
          <w:szCs w:val="24"/>
        </w:rPr>
      </w:pPr>
      <w:r w:rsidRPr="00322722">
        <w:rPr>
          <w:rFonts w:ascii="Cambria" w:hAnsi="Cambria" w:cs="Calibri"/>
          <w:sz w:val="24"/>
          <w:szCs w:val="24"/>
        </w:rPr>
        <w:t>* Należy wypełnić odpowiednie oświadczenie</w:t>
      </w:r>
    </w:p>
    <w:p w14:paraId="58B8156E" w14:textId="77777777" w:rsidR="009E1AE2" w:rsidRPr="00322722" w:rsidRDefault="009E1AE2" w:rsidP="0051342A">
      <w:pPr>
        <w:autoSpaceDE w:val="0"/>
        <w:adjustRightInd w:val="0"/>
        <w:rPr>
          <w:rFonts w:ascii="Cambria" w:hAnsi="Cambria" w:cs="Calibri"/>
          <w:sz w:val="24"/>
          <w:szCs w:val="24"/>
        </w:rPr>
      </w:pPr>
    </w:p>
    <w:p w14:paraId="4A63BEDF" w14:textId="77777777" w:rsidR="002A0CE8" w:rsidRPr="00322722" w:rsidRDefault="002A0CE8" w:rsidP="0051342A">
      <w:pPr>
        <w:autoSpaceDE w:val="0"/>
        <w:adjustRightInd w:val="0"/>
        <w:rPr>
          <w:rFonts w:ascii="Cambria" w:hAnsi="Cambria" w:cs="Calibri"/>
          <w:sz w:val="24"/>
          <w:szCs w:val="24"/>
        </w:rPr>
      </w:pPr>
    </w:p>
    <w:p w14:paraId="24EEC9D4" w14:textId="2F198EE1" w:rsidR="00E54B3E" w:rsidRPr="00322722" w:rsidRDefault="009E1AE2" w:rsidP="00E54B3E">
      <w:pPr>
        <w:jc w:val="right"/>
        <w:rPr>
          <w:rFonts w:ascii="Cambria" w:hAnsi="Cambria" w:cs="Calibri"/>
          <w:i/>
          <w:iCs/>
          <w:sz w:val="24"/>
          <w:szCs w:val="24"/>
        </w:rPr>
      </w:pPr>
      <w:r w:rsidRPr="00322722">
        <w:rPr>
          <w:rFonts w:ascii="Cambria" w:eastAsia="Arial" w:hAnsi="Cambria" w:cstheme="minorHAnsi"/>
          <w:bCs/>
          <w:i/>
          <w:iCs/>
          <w:sz w:val="24"/>
          <w:szCs w:val="24"/>
        </w:rPr>
        <w:t>Załącznik nr 2 do</w:t>
      </w:r>
      <w:r w:rsidR="00E54B3E" w:rsidRPr="00322722">
        <w:rPr>
          <w:rFonts w:ascii="Cambria" w:hAnsi="Cambria" w:cs="Calibri"/>
          <w:i/>
          <w:iCs/>
          <w:sz w:val="24"/>
          <w:szCs w:val="24"/>
        </w:rPr>
        <w:t xml:space="preserve"> Formularza ofertowego</w:t>
      </w:r>
    </w:p>
    <w:p w14:paraId="09C39027" w14:textId="77777777" w:rsidR="009E1AE2" w:rsidRPr="00322722" w:rsidRDefault="009E1AE2" w:rsidP="009E1AE2">
      <w:pPr>
        <w:jc w:val="center"/>
        <w:rPr>
          <w:rFonts w:ascii="Cambria" w:hAnsi="Cambria"/>
          <w:sz w:val="24"/>
          <w:szCs w:val="24"/>
          <w:lang w:eastAsia="pl-PL"/>
        </w:rPr>
      </w:pPr>
    </w:p>
    <w:p w14:paraId="2E7DD19B" w14:textId="77777777" w:rsidR="009E1AE2" w:rsidRPr="00322722" w:rsidRDefault="009E1AE2" w:rsidP="009E1AE2">
      <w:pPr>
        <w:rPr>
          <w:rFonts w:ascii="Cambria" w:hAnsi="Cambria"/>
          <w:sz w:val="24"/>
          <w:szCs w:val="24"/>
          <w:lang w:eastAsia="pl-PL"/>
        </w:rPr>
      </w:pPr>
    </w:p>
    <w:p w14:paraId="2BDEEBF2" w14:textId="77777777" w:rsidR="009E1AE2" w:rsidRPr="00322722" w:rsidRDefault="009E1AE2" w:rsidP="009E1AE2">
      <w:pPr>
        <w:spacing w:after="120"/>
        <w:ind w:right="1"/>
        <w:jc w:val="center"/>
        <w:rPr>
          <w:rFonts w:ascii="Cambria" w:eastAsia="Arial" w:hAnsi="Cambria" w:cstheme="minorHAnsi"/>
          <w:b/>
          <w:bCs/>
          <w:sz w:val="24"/>
          <w:szCs w:val="24"/>
        </w:rPr>
      </w:pPr>
      <w:r w:rsidRPr="00322722">
        <w:rPr>
          <w:rFonts w:ascii="Cambria" w:eastAsia="Arial" w:hAnsi="Cambria" w:cstheme="minorHAnsi"/>
          <w:b/>
          <w:bCs/>
          <w:sz w:val="24"/>
          <w:szCs w:val="24"/>
        </w:rPr>
        <w:t>OŚWIADCZENIE</w:t>
      </w:r>
    </w:p>
    <w:p w14:paraId="7EA1F1A1" w14:textId="77777777" w:rsidR="008C1AF9" w:rsidRPr="00322722" w:rsidRDefault="008C1AF9" w:rsidP="008C1AF9">
      <w:pPr>
        <w:jc w:val="both"/>
        <w:rPr>
          <w:rFonts w:ascii="Cambria" w:hAnsi="Cambria" w:cs="Arial"/>
          <w:sz w:val="24"/>
          <w:szCs w:val="24"/>
        </w:rPr>
      </w:pPr>
      <w:r w:rsidRPr="00322722">
        <w:rPr>
          <w:rFonts w:ascii="Cambria" w:eastAsia="Arial" w:hAnsi="Cambria" w:cs="Calibri"/>
          <w:b/>
          <w:bCs/>
          <w:sz w:val="24"/>
          <w:szCs w:val="24"/>
        </w:rPr>
        <w:t>Nazwa zamówienia</w:t>
      </w:r>
      <w:r w:rsidRPr="00322722">
        <w:rPr>
          <w:rFonts w:ascii="Cambria" w:hAnsi="Cambria" w:cs="Calibri"/>
          <w:b/>
          <w:bCs/>
          <w:sz w:val="24"/>
          <w:szCs w:val="24"/>
        </w:rPr>
        <w:t xml:space="preserve">: </w:t>
      </w:r>
      <w:r w:rsidRPr="00322722">
        <w:rPr>
          <w:rFonts w:ascii="Cambria" w:hAnsi="Cambria" w:cs="Arial"/>
          <w:sz w:val="24"/>
          <w:szCs w:val="24"/>
        </w:rPr>
        <w:t>jednodniowa usługa transportowa dla uczestników objazdu architektonicznego po czeskiej stronie Karkonoszy, organizowanego w ramach realizacji projektu nr CZ.11.02.01/00/23_004/0000048 pn.: „Karkonosze – historia i tradycje ożywają”., w ramach realizacji projektu nr CZ.11.02.01/00/23_004/0000048 pn.: „Karkonosze – historia i tradycje ożywają”.</w:t>
      </w:r>
    </w:p>
    <w:p w14:paraId="25BFBC14" w14:textId="77777777" w:rsidR="008C1AF9" w:rsidRPr="00322722" w:rsidRDefault="008C1AF9" w:rsidP="008C1AF9">
      <w:pPr>
        <w:jc w:val="both"/>
        <w:rPr>
          <w:rFonts w:ascii="Cambria" w:hAnsi="Cambria" w:cs="Arial"/>
          <w:sz w:val="24"/>
          <w:szCs w:val="24"/>
        </w:rPr>
      </w:pPr>
    </w:p>
    <w:p w14:paraId="479F1838" w14:textId="77777777" w:rsidR="008C1AF9" w:rsidRPr="00322722" w:rsidRDefault="008C1AF9" w:rsidP="008C1AF9">
      <w:pPr>
        <w:jc w:val="both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Imię (imiona) ...................................................................................................................</w:t>
      </w:r>
    </w:p>
    <w:p w14:paraId="3D70E4BA" w14:textId="77777777" w:rsidR="008C1AF9" w:rsidRPr="00322722" w:rsidRDefault="008C1AF9" w:rsidP="008C1AF9">
      <w:pPr>
        <w:spacing w:after="120" w:line="362" w:lineRule="auto"/>
        <w:rPr>
          <w:rFonts w:ascii="Cambria" w:eastAsia="Arial" w:hAnsi="Cambria" w:cs="Calibri"/>
          <w:sz w:val="24"/>
          <w:szCs w:val="24"/>
        </w:rPr>
      </w:pPr>
      <w:r w:rsidRPr="00322722">
        <w:rPr>
          <w:rFonts w:ascii="Cambria" w:eastAsia="Arial" w:hAnsi="Cambria" w:cs="Calibri"/>
          <w:sz w:val="24"/>
          <w:szCs w:val="24"/>
        </w:rPr>
        <w:t>Nazwisko ...........................................................................................................................</w:t>
      </w:r>
    </w:p>
    <w:p w14:paraId="220E6514" w14:textId="56352123" w:rsidR="009E1AE2" w:rsidRPr="00322722" w:rsidRDefault="009E1AE2" w:rsidP="009E1AE2">
      <w:pPr>
        <w:spacing w:line="360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322722">
        <w:rPr>
          <w:rFonts w:ascii="Cambria" w:hAnsi="Cambria"/>
          <w:sz w:val="24"/>
          <w:szCs w:val="24"/>
          <w:lang w:eastAsia="pl-PL"/>
        </w:rPr>
        <w:t>Oświadczam, że:</w:t>
      </w:r>
    </w:p>
    <w:p w14:paraId="1D4872A8" w14:textId="77777777" w:rsidR="009E1AE2" w:rsidRPr="00322722" w:rsidRDefault="009E1AE2" w:rsidP="009E1AE2">
      <w:pPr>
        <w:pStyle w:val="NormalnyWeb"/>
        <w:numPr>
          <w:ilvl w:val="0"/>
          <w:numId w:val="38"/>
        </w:numPr>
        <w:suppressAutoHyphens w:val="0"/>
        <w:spacing w:line="360" w:lineRule="auto"/>
        <w:jc w:val="both"/>
        <w:rPr>
          <w:rFonts w:ascii="Cambria" w:hAnsi="Cambria"/>
        </w:rPr>
      </w:pPr>
      <w:r w:rsidRPr="00322722">
        <w:rPr>
          <w:rFonts w:ascii="Cambria" w:hAnsi="Cambria"/>
        </w:rPr>
        <w:t>posiadam aktualne ubezpieczenie OC i przegląd techniczny pojazdu w ramach prowadzonej działalności,</w:t>
      </w:r>
    </w:p>
    <w:p w14:paraId="7F6347F5" w14:textId="77777777" w:rsidR="009E1AE2" w:rsidRPr="00322722" w:rsidRDefault="009E1AE2" w:rsidP="009E1AE2">
      <w:pPr>
        <w:pStyle w:val="NormalnyWeb"/>
        <w:numPr>
          <w:ilvl w:val="0"/>
          <w:numId w:val="38"/>
        </w:numPr>
        <w:suppressAutoHyphens w:val="0"/>
        <w:spacing w:line="360" w:lineRule="auto"/>
        <w:jc w:val="both"/>
        <w:rPr>
          <w:rFonts w:ascii="Cambria" w:hAnsi="Cambria"/>
        </w:rPr>
      </w:pPr>
      <w:r w:rsidRPr="00322722">
        <w:rPr>
          <w:rFonts w:ascii="Cambria" w:hAnsi="Cambria"/>
        </w:rPr>
        <w:t>posiadam licencję na wykonywanie krajowego i międzynarodowego transportu drogowego osób,</w:t>
      </w:r>
    </w:p>
    <w:p w14:paraId="1ECC734C" w14:textId="77777777" w:rsidR="009E1AE2" w:rsidRPr="00322722" w:rsidRDefault="009E1AE2" w:rsidP="009E1AE2">
      <w:pPr>
        <w:pStyle w:val="NormalnyWeb"/>
        <w:numPr>
          <w:ilvl w:val="0"/>
          <w:numId w:val="38"/>
        </w:numPr>
        <w:suppressAutoHyphens w:val="0"/>
        <w:spacing w:line="360" w:lineRule="auto"/>
        <w:jc w:val="both"/>
        <w:rPr>
          <w:rFonts w:ascii="Cambria" w:hAnsi="Cambria"/>
        </w:rPr>
      </w:pPr>
      <w:r w:rsidRPr="00322722">
        <w:rPr>
          <w:rFonts w:ascii="Cambria" w:hAnsi="Cambria"/>
        </w:rPr>
        <w:t xml:space="preserve">dysponuję kierowcą do przedmiotu zamówienia, którego oferta dotyczy </w:t>
      </w:r>
      <w:r w:rsidRPr="00322722">
        <w:rPr>
          <w:rFonts w:ascii="Cambria" w:hAnsi="Cambria"/>
        </w:rPr>
        <w:br/>
        <w:t>o odpowiednich kwalifikacjach zawodowych,</w:t>
      </w:r>
    </w:p>
    <w:p w14:paraId="246FF6AA" w14:textId="77777777" w:rsidR="009E1AE2" w:rsidRPr="00322722" w:rsidRDefault="009E1AE2" w:rsidP="009E1AE2">
      <w:pPr>
        <w:pStyle w:val="NormalnyWeb"/>
        <w:numPr>
          <w:ilvl w:val="0"/>
          <w:numId w:val="38"/>
        </w:numPr>
        <w:suppressAutoHyphens w:val="0"/>
        <w:spacing w:line="360" w:lineRule="auto"/>
        <w:jc w:val="both"/>
        <w:rPr>
          <w:rFonts w:ascii="Cambria" w:hAnsi="Cambria"/>
        </w:rPr>
      </w:pPr>
      <w:r w:rsidRPr="00322722">
        <w:rPr>
          <w:rFonts w:ascii="Cambria" w:hAnsi="Cambria"/>
        </w:rPr>
        <w:t>ponoszę pełną odpowiedzialność za zapewnienie bezpiecznych i higienicznych warunków transportu oraz zobowiązuje się do ubezpieczenia pasażerów od następstw nieszczęśliwych wypadków i poniesienia związanych z tym kosztów,</w:t>
      </w:r>
    </w:p>
    <w:p w14:paraId="7656993E" w14:textId="77777777" w:rsidR="009E1AE2" w:rsidRPr="00322722" w:rsidRDefault="009E1AE2" w:rsidP="009E1AE2">
      <w:pPr>
        <w:pStyle w:val="NormalnyWeb"/>
        <w:numPr>
          <w:ilvl w:val="0"/>
          <w:numId w:val="38"/>
        </w:numPr>
        <w:suppressAutoHyphens w:val="0"/>
        <w:spacing w:line="360" w:lineRule="auto"/>
        <w:jc w:val="both"/>
        <w:rPr>
          <w:rFonts w:ascii="Cambria" w:hAnsi="Cambria"/>
        </w:rPr>
      </w:pPr>
      <w:r w:rsidRPr="00322722">
        <w:rPr>
          <w:rFonts w:ascii="Cambria" w:hAnsi="Cambria"/>
        </w:rPr>
        <w:t>w sytuacjach awaryjnych zobowiązuję się do zapewnienia transportu zastępczego.</w:t>
      </w:r>
    </w:p>
    <w:p w14:paraId="7341D648" w14:textId="77777777" w:rsidR="009E1AE2" w:rsidRPr="00322722" w:rsidRDefault="009E1AE2" w:rsidP="009E1AE2">
      <w:pPr>
        <w:rPr>
          <w:rFonts w:ascii="Cambria" w:hAnsi="Cambria"/>
          <w:sz w:val="24"/>
          <w:szCs w:val="24"/>
          <w:lang w:eastAsia="pl-PL"/>
        </w:rPr>
      </w:pPr>
    </w:p>
    <w:p w14:paraId="3FC6849D" w14:textId="77777777" w:rsidR="009E1AE2" w:rsidRPr="00322722" w:rsidRDefault="009E1AE2" w:rsidP="009E1AE2">
      <w:pPr>
        <w:rPr>
          <w:rFonts w:ascii="Cambria" w:hAnsi="Cambria"/>
          <w:sz w:val="24"/>
          <w:szCs w:val="24"/>
          <w:lang w:eastAsia="pl-PL"/>
        </w:rPr>
      </w:pPr>
      <w:r w:rsidRPr="00322722">
        <w:rPr>
          <w:rFonts w:ascii="Cambria" w:hAnsi="Cambria"/>
          <w:sz w:val="24"/>
          <w:szCs w:val="24"/>
          <w:lang w:eastAsia="pl-PL"/>
        </w:rPr>
        <w:t xml:space="preserve">                                                                 ………………………………………………</w:t>
      </w:r>
    </w:p>
    <w:p w14:paraId="3DDA49A3" w14:textId="77777777" w:rsidR="009E1AE2" w:rsidRPr="00322722" w:rsidRDefault="009E1AE2" w:rsidP="009E1AE2">
      <w:pPr>
        <w:rPr>
          <w:rFonts w:ascii="Cambria" w:hAnsi="Cambria"/>
          <w:i/>
          <w:sz w:val="24"/>
          <w:szCs w:val="24"/>
          <w:lang w:eastAsia="pl-PL"/>
        </w:rPr>
      </w:pPr>
      <w:r w:rsidRPr="00322722">
        <w:rPr>
          <w:rFonts w:ascii="Cambria" w:hAnsi="Cambria"/>
          <w:i/>
          <w:sz w:val="24"/>
          <w:szCs w:val="24"/>
          <w:lang w:eastAsia="pl-PL"/>
        </w:rPr>
        <w:t xml:space="preserve">                                                                                                     Data i podpis Wykonawcy</w:t>
      </w:r>
    </w:p>
    <w:p w14:paraId="7A47BA71" w14:textId="77777777" w:rsidR="009E1AE2" w:rsidRPr="00322722" w:rsidRDefault="009E1AE2" w:rsidP="009E1AE2">
      <w:pPr>
        <w:jc w:val="center"/>
        <w:rPr>
          <w:rFonts w:ascii="Cambria" w:hAnsi="Cambria"/>
          <w:sz w:val="24"/>
          <w:szCs w:val="24"/>
        </w:rPr>
      </w:pPr>
    </w:p>
    <w:p w14:paraId="2CC88527" w14:textId="77777777" w:rsidR="009E1AE2" w:rsidRPr="00322722" w:rsidRDefault="009E1AE2" w:rsidP="009E1AE2">
      <w:pPr>
        <w:rPr>
          <w:rFonts w:ascii="Cambria" w:hAnsi="Cambria"/>
          <w:sz w:val="24"/>
          <w:szCs w:val="24"/>
        </w:rPr>
      </w:pPr>
    </w:p>
    <w:p w14:paraId="45677ECA" w14:textId="77777777" w:rsidR="007C08BA" w:rsidRPr="00322722" w:rsidRDefault="007C08BA" w:rsidP="0051342A">
      <w:pPr>
        <w:autoSpaceDE w:val="0"/>
        <w:adjustRightInd w:val="0"/>
        <w:rPr>
          <w:rFonts w:ascii="Cambria" w:hAnsi="Cambria"/>
          <w:sz w:val="24"/>
          <w:szCs w:val="24"/>
        </w:rPr>
      </w:pPr>
    </w:p>
    <w:p w14:paraId="483CF1E8" w14:textId="77777777" w:rsidR="007C08BA" w:rsidRPr="00322722" w:rsidRDefault="007C08BA" w:rsidP="0051342A">
      <w:pPr>
        <w:autoSpaceDE w:val="0"/>
        <w:adjustRightInd w:val="0"/>
        <w:rPr>
          <w:rFonts w:ascii="Cambria" w:hAnsi="Cambria"/>
          <w:sz w:val="24"/>
          <w:szCs w:val="24"/>
        </w:rPr>
      </w:pPr>
    </w:p>
    <w:p w14:paraId="1025469F" w14:textId="77777777" w:rsidR="007C08BA" w:rsidRPr="00322722" w:rsidRDefault="007C08BA" w:rsidP="0051342A">
      <w:pPr>
        <w:autoSpaceDE w:val="0"/>
        <w:adjustRightInd w:val="0"/>
        <w:rPr>
          <w:rFonts w:ascii="Cambria" w:hAnsi="Cambria"/>
          <w:sz w:val="24"/>
          <w:szCs w:val="24"/>
        </w:rPr>
      </w:pPr>
    </w:p>
    <w:p w14:paraId="4E73E10C" w14:textId="77777777" w:rsidR="007C08BA" w:rsidRPr="00322722" w:rsidRDefault="007C08BA" w:rsidP="0051342A">
      <w:pPr>
        <w:autoSpaceDE w:val="0"/>
        <w:adjustRightInd w:val="0"/>
        <w:rPr>
          <w:rFonts w:ascii="Cambria" w:hAnsi="Cambria"/>
          <w:sz w:val="24"/>
          <w:szCs w:val="24"/>
        </w:rPr>
      </w:pPr>
    </w:p>
    <w:p w14:paraId="23DDF93D" w14:textId="77777777" w:rsidR="007C08BA" w:rsidRPr="00322722" w:rsidRDefault="007C08BA" w:rsidP="0051342A">
      <w:pPr>
        <w:autoSpaceDE w:val="0"/>
        <w:adjustRightInd w:val="0"/>
        <w:rPr>
          <w:rFonts w:ascii="Cambria" w:hAnsi="Cambria"/>
          <w:sz w:val="24"/>
          <w:szCs w:val="24"/>
        </w:rPr>
      </w:pPr>
    </w:p>
    <w:p w14:paraId="04FE6E25" w14:textId="77777777" w:rsidR="007C08BA" w:rsidRPr="00322722" w:rsidRDefault="007C08BA" w:rsidP="0051342A">
      <w:pPr>
        <w:autoSpaceDE w:val="0"/>
        <w:adjustRightInd w:val="0"/>
        <w:rPr>
          <w:rFonts w:ascii="Cambria" w:hAnsi="Cambria"/>
          <w:sz w:val="24"/>
          <w:szCs w:val="24"/>
        </w:rPr>
      </w:pPr>
    </w:p>
    <w:p w14:paraId="5B4BCBB9" w14:textId="77777777" w:rsidR="007C08BA" w:rsidRPr="00322722" w:rsidRDefault="007C08BA" w:rsidP="0051342A">
      <w:pPr>
        <w:autoSpaceDE w:val="0"/>
        <w:adjustRightInd w:val="0"/>
        <w:rPr>
          <w:rFonts w:ascii="Cambria" w:hAnsi="Cambria"/>
          <w:sz w:val="24"/>
          <w:szCs w:val="24"/>
        </w:rPr>
      </w:pPr>
    </w:p>
    <w:p w14:paraId="6CB07407" w14:textId="77777777" w:rsidR="00E54B3E" w:rsidRPr="00322722" w:rsidRDefault="00E54B3E" w:rsidP="00E54B3E">
      <w:pPr>
        <w:spacing w:after="14"/>
        <w:rPr>
          <w:rFonts w:ascii="Cambria" w:hAnsi="Cambria" w:cs="Calibri"/>
          <w:b/>
          <w:bCs/>
          <w:sz w:val="24"/>
          <w:szCs w:val="24"/>
        </w:rPr>
      </w:pPr>
    </w:p>
    <w:p w14:paraId="1B971324" w14:textId="77777777" w:rsidR="007C08BA" w:rsidRPr="00322722" w:rsidRDefault="007C08BA" w:rsidP="0051342A">
      <w:pPr>
        <w:autoSpaceDE w:val="0"/>
        <w:adjustRightInd w:val="0"/>
        <w:rPr>
          <w:rFonts w:ascii="Cambria" w:hAnsi="Cambria"/>
          <w:sz w:val="24"/>
          <w:szCs w:val="24"/>
        </w:rPr>
      </w:pPr>
    </w:p>
    <w:sectPr w:rsidR="007C08BA" w:rsidRPr="00322722" w:rsidSect="00562288">
      <w:footerReference w:type="default" r:id="rId9"/>
      <w:headerReference w:type="first" r:id="rId10"/>
      <w:footerReference w:type="first" r:id="rId11"/>
      <w:pgSz w:w="11906" w:h="16838" w:code="257"/>
      <w:pgMar w:top="1417" w:right="1417" w:bottom="1417" w:left="141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08FD" w14:textId="77777777" w:rsidR="004E1387" w:rsidRDefault="004E1387" w:rsidP="00FD16F5">
      <w:r>
        <w:separator/>
      </w:r>
    </w:p>
  </w:endnote>
  <w:endnote w:type="continuationSeparator" w:id="0">
    <w:p w14:paraId="6F416D0A" w14:textId="77777777" w:rsidR="004E1387" w:rsidRDefault="004E1387" w:rsidP="00FD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yriad Pro">
    <w:altName w:val="Arial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1AD53" w14:textId="77777777" w:rsidR="000123A0" w:rsidRDefault="000123A0">
    <w:pPr>
      <w:pStyle w:val="Stopka"/>
    </w:pPr>
  </w:p>
  <w:p w14:paraId="0F934443" w14:textId="77777777" w:rsidR="000123A0" w:rsidRDefault="000123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6A468" w14:textId="77777777" w:rsidR="000123A0" w:rsidRDefault="00574D5C" w:rsidP="00DE153E">
    <w:pPr>
      <w:pStyle w:val="Stopka"/>
      <w:spacing w:after="840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5A44483" wp14:editId="69E54010">
          <wp:simplePos x="0" y="0"/>
          <wp:positionH relativeFrom="column">
            <wp:posOffset>-901065</wp:posOffset>
          </wp:positionH>
          <wp:positionV relativeFrom="paragraph">
            <wp:posOffset>-19050</wp:posOffset>
          </wp:positionV>
          <wp:extent cx="7560310" cy="7239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2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0" distR="0" simplePos="0" relativeHeight="251657216" behindDoc="1" locked="0" layoutInCell="1" allowOverlap="1" wp14:anchorId="1AD783ED" wp14:editId="58ECD3F8">
          <wp:simplePos x="0" y="0"/>
          <wp:positionH relativeFrom="page">
            <wp:posOffset>974090</wp:posOffset>
          </wp:positionH>
          <wp:positionV relativeFrom="paragraph">
            <wp:posOffset>173990</wp:posOffset>
          </wp:positionV>
          <wp:extent cx="5607685" cy="480695"/>
          <wp:effectExtent l="0" t="0" r="0" b="0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685" cy="4806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2D087" w14:textId="77777777" w:rsidR="004E1387" w:rsidRDefault="004E1387" w:rsidP="00FD16F5">
      <w:r>
        <w:separator/>
      </w:r>
    </w:p>
  </w:footnote>
  <w:footnote w:type="continuationSeparator" w:id="0">
    <w:p w14:paraId="7F0B6C3C" w14:textId="77777777" w:rsidR="004E1387" w:rsidRDefault="004E1387" w:rsidP="00FD1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3E1B" w14:textId="77777777" w:rsidR="004A0ADE" w:rsidRPr="00610C1B" w:rsidRDefault="004A0ADE" w:rsidP="004A0ADE">
    <w:pPr>
      <w:pStyle w:val="Nagwek7"/>
      <w:tabs>
        <w:tab w:val="clear" w:pos="0"/>
      </w:tabs>
      <w:spacing w:before="240" w:after="120" w:line="216" w:lineRule="auto"/>
      <w:ind w:left="0" w:firstLine="0"/>
      <w:rPr>
        <w:rFonts w:ascii="Lato" w:hAnsi="Lato" w:cs="Myriad Pro"/>
        <w:b w:val="0"/>
        <w:color w:val="7F9F19"/>
        <w:szCs w:val="30"/>
      </w:rPr>
    </w:pPr>
    <w:r w:rsidRPr="00610C1B">
      <w:rPr>
        <w:rFonts w:ascii="Lato" w:hAnsi="Lato"/>
        <w:b w:val="0"/>
        <w:noProof/>
        <w:color w:val="7F9F19"/>
        <w:sz w:val="48"/>
        <w:lang w:eastAsia="pl-PL"/>
      </w:rPr>
      <w:drawing>
        <wp:anchor distT="0" distB="0" distL="114935" distR="114935" simplePos="0" relativeHeight="251661312" behindDoc="1" locked="0" layoutInCell="1" allowOverlap="1" wp14:anchorId="7347C9DE" wp14:editId="241851B8">
          <wp:simplePos x="0" y="0"/>
          <wp:positionH relativeFrom="column">
            <wp:posOffset>-413385</wp:posOffset>
          </wp:positionH>
          <wp:positionV relativeFrom="paragraph">
            <wp:posOffset>86360</wp:posOffset>
          </wp:positionV>
          <wp:extent cx="941070" cy="94107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1070" cy="9410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0C1B">
      <w:rPr>
        <w:rFonts w:ascii="Lato" w:hAnsi="Lato" w:cs="Myriad Pro"/>
        <w:b w:val="0"/>
        <w:color w:val="7F9F19"/>
        <w:sz w:val="40"/>
        <w:szCs w:val="30"/>
      </w:rPr>
      <w:t>KARKONOSKI PARK NARODOWY</w:t>
    </w:r>
  </w:p>
  <w:tbl>
    <w:tblPr>
      <w:tblW w:w="0" w:type="auto"/>
      <w:tblInd w:w="1668" w:type="dxa"/>
      <w:tblLook w:val="04A0" w:firstRow="1" w:lastRow="0" w:firstColumn="1" w:lastColumn="0" w:noHBand="0" w:noVBand="1"/>
    </w:tblPr>
    <w:tblGrid>
      <w:gridCol w:w="3126"/>
      <w:gridCol w:w="2827"/>
    </w:tblGrid>
    <w:tr w:rsidR="004A0ADE" w:rsidRPr="00BB7175" w14:paraId="57B4949C" w14:textId="77777777" w:rsidTr="00AA4459">
      <w:trPr>
        <w:trHeight w:val="714"/>
      </w:trPr>
      <w:tc>
        <w:tcPr>
          <w:tcW w:w="3126" w:type="dxa"/>
        </w:tcPr>
        <w:p w14:paraId="71AA6068" w14:textId="77777777" w:rsidR="004A0ADE" w:rsidRPr="00B41A62" w:rsidRDefault="004A0ADE" w:rsidP="004A0ADE">
          <w:pPr>
            <w:pStyle w:val="Nagwek7"/>
            <w:tabs>
              <w:tab w:val="clear" w:pos="0"/>
              <w:tab w:val="left" w:pos="9506"/>
            </w:tabs>
            <w:spacing w:line="252" w:lineRule="auto"/>
            <w:ind w:left="0" w:firstLine="0"/>
            <w:jc w:val="left"/>
            <w:rPr>
              <w:b w:val="0"/>
              <w:color w:val="3B3838"/>
              <w:sz w:val="28"/>
              <w:szCs w:val="28"/>
            </w:rPr>
          </w:pPr>
          <w:r w:rsidRPr="00B41A62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 xml:space="preserve">ul. </w:t>
          </w:r>
          <w:r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>Cieplicka 196</w:t>
          </w:r>
          <w:r w:rsidRPr="00B41A62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br/>
            <w:t>58-570 Jelenia Góra</w:t>
          </w:r>
        </w:p>
      </w:tc>
      <w:tc>
        <w:tcPr>
          <w:tcW w:w="2827" w:type="dxa"/>
        </w:tcPr>
        <w:p w14:paraId="30416460" w14:textId="77777777" w:rsidR="004A0ADE" w:rsidRPr="00EB37D0" w:rsidRDefault="004A0ADE" w:rsidP="004A0ADE">
          <w:pPr>
            <w:pStyle w:val="Nagwek7"/>
            <w:tabs>
              <w:tab w:val="clear" w:pos="0"/>
              <w:tab w:val="left" w:pos="9506"/>
            </w:tabs>
            <w:spacing w:line="252" w:lineRule="auto"/>
            <w:ind w:left="0" w:firstLine="0"/>
            <w:jc w:val="left"/>
            <w:rPr>
              <w:b w:val="0"/>
              <w:color w:val="3B3838"/>
              <w:sz w:val="18"/>
              <w:szCs w:val="18"/>
              <w:lang w:val="en-US"/>
            </w:rPr>
          </w:pP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t>tel./fax +48 75 755 33 48</w:t>
          </w: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br/>
            <w:t xml:space="preserve">e-mail: </w:t>
          </w:r>
          <w:hyperlink w:history="1">
            <w:r w:rsidRPr="00EB37D0">
              <w:rPr>
                <w:rFonts w:ascii="Calibri" w:hAnsi="Calibri" w:cs="Calibri"/>
                <w:b w:val="0"/>
                <w:color w:val="3B3838"/>
                <w:spacing w:val="6"/>
                <w:sz w:val="18"/>
                <w:szCs w:val="18"/>
                <w:lang w:val="en-US"/>
              </w:rPr>
              <w:t>sekretariat@kpnmab.pl</w:t>
            </w:r>
          </w:hyperlink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br/>
            <w:t>kpn</w:t>
          </w:r>
          <w:r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t>.gov</w:t>
          </w: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t>.pl</w:t>
          </w:r>
        </w:p>
      </w:tc>
    </w:tr>
  </w:tbl>
  <w:p w14:paraId="45B6076D" w14:textId="77777777" w:rsidR="004A0ADE" w:rsidRPr="00E25380" w:rsidRDefault="004A0ADE" w:rsidP="004A0ADE">
    <w:pPr>
      <w:spacing w:after="360"/>
      <w:rPr>
        <w:sz w:val="16"/>
      </w:rPr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403D449" wp14:editId="31F3E98F">
          <wp:simplePos x="0" y="0"/>
          <wp:positionH relativeFrom="column">
            <wp:posOffset>-901065</wp:posOffset>
          </wp:positionH>
          <wp:positionV relativeFrom="paragraph">
            <wp:posOffset>288290</wp:posOffset>
          </wp:positionV>
          <wp:extent cx="7560310" cy="72390"/>
          <wp:effectExtent l="0" t="0" r="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2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9317A1" w14:textId="7FB721DE" w:rsidR="00E25380" w:rsidRPr="004A0ADE" w:rsidRDefault="00E25380" w:rsidP="004A0A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6E17F4"/>
    <w:multiLevelType w:val="hybridMultilevel"/>
    <w:tmpl w:val="38C8D3C0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05C61F8E"/>
    <w:multiLevelType w:val="multilevel"/>
    <w:tmpl w:val="78F4C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D2C25"/>
    <w:multiLevelType w:val="hybridMultilevel"/>
    <w:tmpl w:val="DA98B8C2"/>
    <w:lvl w:ilvl="0" w:tplc="B224B8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854C41FE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159DE"/>
    <w:multiLevelType w:val="hybridMultilevel"/>
    <w:tmpl w:val="1CC29E62"/>
    <w:lvl w:ilvl="0" w:tplc="130C070E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656E6"/>
    <w:multiLevelType w:val="hybridMultilevel"/>
    <w:tmpl w:val="DB8E7F16"/>
    <w:lvl w:ilvl="0" w:tplc="0DDE6DCE">
      <w:start w:val="1"/>
      <w:numFmt w:val="decimal"/>
      <w:lvlText w:val="%1."/>
      <w:lvlJc w:val="left"/>
      <w:pPr>
        <w:ind w:left="142"/>
      </w:pPr>
      <w:rPr>
        <w:rFonts w:ascii="Calibri" w:eastAsia="Times New Roman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02C2F2">
      <w:start w:val="1"/>
      <w:numFmt w:val="decimal"/>
      <w:lvlText w:val="%2)"/>
      <w:lvlJc w:val="left"/>
      <w:pPr>
        <w:ind w:left="338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4E2C54">
      <w:start w:val="1"/>
      <w:numFmt w:val="lowerLetter"/>
      <w:lvlText w:val="%3)"/>
      <w:lvlJc w:val="left"/>
      <w:pPr>
        <w:ind w:left="607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82C82E">
      <w:start w:val="1"/>
      <w:numFmt w:val="decimal"/>
      <w:lvlText w:val="%4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36413E">
      <w:start w:val="1"/>
      <w:numFmt w:val="lowerLetter"/>
      <w:lvlText w:val="%5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94DDE6">
      <w:start w:val="1"/>
      <w:numFmt w:val="lowerRoman"/>
      <w:lvlText w:val="%6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4AEDB8">
      <w:start w:val="1"/>
      <w:numFmt w:val="decimal"/>
      <w:lvlText w:val="%7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128E1A">
      <w:start w:val="1"/>
      <w:numFmt w:val="lowerLetter"/>
      <w:lvlText w:val="%8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CA9C26">
      <w:start w:val="1"/>
      <w:numFmt w:val="lowerRoman"/>
      <w:lvlText w:val="%9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ED62CA"/>
    <w:multiLevelType w:val="hybridMultilevel"/>
    <w:tmpl w:val="75ACDB4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6C6ED6"/>
    <w:multiLevelType w:val="hybridMultilevel"/>
    <w:tmpl w:val="DA98B8C2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B3979"/>
    <w:multiLevelType w:val="hybridMultilevel"/>
    <w:tmpl w:val="AE1840B4"/>
    <w:lvl w:ilvl="0" w:tplc="B60A472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D44459"/>
    <w:multiLevelType w:val="hybridMultilevel"/>
    <w:tmpl w:val="006EFEB2"/>
    <w:lvl w:ilvl="0" w:tplc="A4B2BCB8">
      <w:start w:val="1"/>
      <w:numFmt w:val="decimal"/>
      <w:lvlText w:val="%1)"/>
      <w:lvlJc w:val="left"/>
      <w:pPr>
        <w:ind w:left="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24AA8E">
      <w:start w:val="1"/>
      <w:numFmt w:val="lowerLetter"/>
      <w:lvlText w:val="%2"/>
      <w:lvlJc w:val="left"/>
      <w:pPr>
        <w:ind w:left="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E3710">
      <w:start w:val="1"/>
      <w:numFmt w:val="lowerRoman"/>
      <w:lvlText w:val="%3"/>
      <w:lvlJc w:val="left"/>
      <w:pPr>
        <w:ind w:left="1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28CA7C">
      <w:start w:val="1"/>
      <w:numFmt w:val="decimal"/>
      <w:lvlText w:val="%4"/>
      <w:lvlJc w:val="left"/>
      <w:pPr>
        <w:ind w:left="2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480AE">
      <w:start w:val="1"/>
      <w:numFmt w:val="lowerLetter"/>
      <w:lvlText w:val="%5"/>
      <w:lvlJc w:val="left"/>
      <w:pPr>
        <w:ind w:left="2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F2A26C">
      <w:start w:val="1"/>
      <w:numFmt w:val="lowerRoman"/>
      <w:lvlText w:val="%6"/>
      <w:lvlJc w:val="left"/>
      <w:pPr>
        <w:ind w:left="3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EE5DBA">
      <w:start w:val="1"/>
      <w:numFmt w:val="decimal"/>
      <w:lvlText w:val="%7"/>
      <w:lvlJc w:val="left"/>
      <w:pPr>
        <w:ind w:left="4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022E2">
      <w:start w:val="1"/>
      <w:numFmt w:val="lowerLetter"/>
      <w:lvlText w:val="%8"/>
      <w:lvlJc w:val="left"/>
      <w:pPr>
        <w:ind w:left="4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CF7AC">
      <w:start w:val="1"/>
      <w:numFmt w:val="lowerRoman"/>
      <w:lvlText w:val="%9"/>
      <w:lvlJc w:val="left"/>
      <w:pPr>
        <w:ind w:left="5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2A1DD9"/>
    <w:multiLevelType w:val="multilevel"/>
    <w:tmpl w:val="7E6C5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1D7F83"/>
    <w:multiLevelType w:val="hybridMultilevel"/>
    <w:tmpl w:val="C5FE5490"/>
    <w:lvl w:ilvl="0" w:tplc="00CAA1F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F2A13"/>
    <w:multiLevelType w:val="hybridMultilevel"/>
    <w:tmpl w:val="A5BCB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C5291"/>
    <w:multiLevelType w:val="hybridMultilevel"/>
    <w:tmpl w:val="49DE1E28"/>
    <w:lvl w:ilvl="0" w:tplc="B60A472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C5366"/>
    <w:multiLevelType w:val="multilevel"/>
    <w:tmpl w:val="6A14E126"/>
    <w:lvl w:ilvl="0">
      <w:start w:val="31"/>
      <w:numFmt w:val="decimal"/>
      <w:lvlText w:val="%1"/>
      <w:lvlJc w:val="left"/>
      <w:pPr>
        <w:ind w:left="1152" w:hanging="1152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887" w:hanging="1152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2622" w:hanging="11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7" w:hanging="11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1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15" w15:restartNumberingAfterBreak="0">
    <w:nsid w:val="37FD22B5"/>
    <w:multiLevelType w:val="hybridMultilevel"/>
    <w:tmpl w:val="4684C124"/>
    <w:lvl w:ilvl="0" w:tplc="9492338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B1892"/>
    <w:multiLevelType w:val="hybridMultilevel"/>
    <w:tmpl w:val="A31E5EE6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7" w15:restartNumberingAfterBreak="0">
    <w:nsid w:val="483027CC"/>
    <w:multiLevelType w:val="hybridMultilevel"/>
    <w:tmpl w:val="527E2ED6"/>
    <w:lvl w:ilvl="0" w:tplc="CB342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80101C"/>
    <w:multiLevelType w:val="multilevel"/>
    <w:tmpl w:val="90741F38"/>
    <w:lvl w:ilvl="0">
      <w:start w:val="2"/>
      <w:numFmt w:val="decimalZero"/>
      <w:lvlText w:val="%1"/>
      <w:lvlJc w:val="left"/>
      <w:pPr>
        <w:ind w:left="1110" w:hanging="111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1290" w:hanging="111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470" w:hanging="11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0" w:hanging="11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0" w:hanging="11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10" w:hanging="11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90" w:hanging="11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9" w15:restartNumberingAfterBreak="0">
    <w:nsid w:val="4B74653B"/>
    <w:multiLevelType w:val="hybridMultilevel"/>
    <w:tmpl w:val="BD62F980"/>
    <w:lvl w:ilvl="0" w:tplc="B60A472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5204E"/>
    <w:multiLevelType w:val="hybridMultilevel"/>
    <w:tmpl w:val="6CE62ED2"/>
    <w:lvl w:ilvl="0" w:tplc="B34C0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E1990"/>
    <w:multiLevelType w:val="multilevel"/>
    <w:tmpl w:val="AE2A33C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72BD1"/>
    <w:multiLevelType w:val="hybridMultilevel"/>
    <w:tmpl w:val="6FB01752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1007E"/>
    <w:multiLevelType w:val="hybridMultilevel"/>
    <w:tmpl w:val="D7FC93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6D2A97"/>
    <w:multiLevelType w:val="hybridMultilevel"/>
    <w:tmpl w:val="333608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924D1"/>
    <w:multiLevelType w:val="hybridMultilevel"/>
    <w:tmpl w:val="8AC42048"/>
    <w:lvl w:ilvl="0" w:tplc="B60A472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C238B"/>
    <w:multiLevelType w:val="hybridMultilevel"/>
    <w:tmpl w:val="526C5C9A"/>
    <w:lvl w:ilvl="0" w:tplc="B3DEFC14">
      <w:start w:val="5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3DF2DE0"/>
    <w:multiLevelType w:val="hybridMultilevel"/>
    <w:tmpl w:val="BA4EC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34D67"/>
    <w:multiLevelType w:val="hybridMultilevel"/>
    <w:tmpl w:val="735C2D26"/>
    <w:lvl w:ilvl="0" w:tplc="04150019">
      <w:start w:val="1"/>
      <w:numFmt w:val="lowerLetter"/>
      <w:lvlText w:val="%1.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9" w15:restartNumberingAfterBreak="0">
    <w:nsid w:val="66C14D23"/>
    <w:multiLevelType w:val="hybridMultilevel"/>
    <w:tmpl w:val="EA36ACF2"/>
    <w:lvl w:ilvl="0" w:tplc="B60A472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4171B"/>
    <w:multiLevelType w:val="multilevel"/>
    <w:tmpl w:val="4CE2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8659EF"/>
    <w:multiLevelType w:val="hybridMultilevel"/>
    <w:tmpl w:val="8AD23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53974"/>
    <w:multiLevelType w:val="hybridMultilevel"/>
    <w:tmpl w:val="B16E3AA2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C7C20652">
      <w:numFmt w:val="bullet"/>
      <w:lvlText w:val=""/>
      <w:lvlJc w:val="left"/>
      <w:pPr>
        <w:ind w:left="1444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3" w15:restartNumberingAfterBreak="0">
    <w:nsid w:val="784D0029"/>
    <w:multiLevelType w:val="hybridMultilevel"/>
    <w:tmpl w:val="B8447E32"/>
    <w:lvl w:ilvl="0" w:tplc="0415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 w15:restartNumberingAfterBreak="0">
    <w:nsid w:val="794B7991"/>
    <w:multiLevelType w:val="hybridMultilevel"/>
    <w:tmpl w:val="24FE84DE"/>
    <w:lvl w:ilvl="0" w:tplc="04150019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9BB5DF1"/>
    <w:multiLevelType w:val="multilevel"/>
    <w:tmpl w:val="7CFEB726"/>
    <w:lvl w:ilvl="0">
      <w:start w:val="30"/>
      <w:numFmt w:val="decimal"/>
      <w:lvlText w:val="%1"/>
      <w:lvlJc w:val="left"/>
      <w:pPr>
        <w:ind w:left="1500" w:hanging="1500"/>
      </w:pPr>
      <w:rPr>
        <w:rFonts w:hint="default"/>
      </w:rPr>
    </w:lvl>
    <w:lvl w:ilvl="1">
      <w:start w:val="31"/>
      <w:numFmt w:val="decimal"/>
      <w:lvlText w:val="%1-%2"/>
      <w:lvlJc w:val="left"/>
      <w:pPr>
        <w:ind w:left="1990" w:hanging="1500"/>
      </w:pPr>
      <w:rPr>
        <w:rFonts w:hint="default"/>
      </w:rPr>
    </w:lvl>
    <w:lvl w:ilvl="2">
      <w:start w:val="8"/>
      <w:numFmt w:val="decimalZero"/>
      <w:lvlText w:val="%1-%2.%3"/>
      <w:lvlJc w:val="left"/>
      <w:pPr>
        <w:ind w:left="2480" w:hanging="1500"/>
      </w:pPr>
      <w:rPr>
        <w:rFonts w:hint="default"/>
      </w:rPr>
    </w:lvl>
    <w:lvl w:ilvl="3">
      <w:start w:val="2024"/>
      <w:numFmt w:val="decimal"/>
      <w:lvlText w:val="%1-%2.%3.%4"/>
      <w:lvlJc w:val="left"/>
      <w:pPr>
        <w:ind w:left="2970" w:hanging="15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460" w:hanging="15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50" w:hanging="15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440" w:hanging="15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23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720" w:hanging="1800"/>
      </w:pPr>
      <w:rPr>
        <w:rFonts w:hint="default"/>
      </w:rPr>
    </w:lvl>
  </w:abstractNum>
  <w:num w:numId="1" w16cid:durableId="1466000625">
    <w:abstractNumId w:val="0"/>
  </w:num>
  <w:num w:numId="2" w16cid:durableId="66419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81766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5924601">
    <w:abstractNumId w:val="3"/>
  </w:num>
  <w:num w:numId="5" w16cid:durableId="1374690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88996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21056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5753641">
    <w:abstractNumId w:val="7"/>
  </w:num>
  <w:num w:numId="9" w16cid:durableId="130557208">
    <w:abstractNumId w:val="22"/>
  </w:num>
  <w:num w:numId="10" w16cid:durableId="491145072">
    <w:abstractNumId w:val="31"/>
  </w:num>
  <w:num w:numId="11" w16cid:durableId="96559434">
    <w:abstractNumId w:val="4"/>
  </w:num>
  <w:num w:numId="12" w16cid:durableId="1476876014">
    <w:abstractNumId w:val="5"/>
  </w:num>
  <w:num w:numId="13" w16cid:durableId="1359887705">
    <w:abstractNumId w:val="1"/>
  </w:num>
  <w:num w:numId="14" w16cid:durableId="1080445097">
    <w:abstractNumId w:val="32"/>
  </w:num>
  <w:num w:numId="15" w16cid:durableId="1733262793">
    <w:abstractNumId w:val="16"/>
  </w:num>
  <w:num w:numId="16" w16cid:durableId="1485127074">
    <w:abstractNumId w:val="28"/>
  </w:num>
  <w:num w:numId="17" w16cid:durableId="858275065">
    <w:abstractNumId w:val="18"/>
  </w:num>
  <w:num w:numId="18" w16cid:durableId="1460732461">
    <w:abstractNumId w:val="26"/>
  </w:num>
  <w:num w:numId="19" w16cid:durableId="32728647">
    <w:abstractNumId w:val="14"/>
  </w:num>
  <w:num w:numId="20" w16cid:durableId="1669400673">
    <w:abstractNumId w:val="35"/>
  </w:num>
  <w:num w:numId="21" w16cid:durableId="24990453">
    <w:abstractNumId w:val="15"/>
  </w:num>
  <w:num w:numId="22" w16cid:durableId="1509560919">
    <w:abstractNumId w:val="27"/>
  </w:num>
  <w:num w:numId="23" w16cid:durableId="475535150">
    <w:abstractNumId w:val="9"/>
  </w:num>
  <w:num w:numId="24" w16cid:durableId="1851406970">
    <w:abstractNumId w:val="12"/>
  </w:num>
  <w:num w:numId="25" w16cid:durableId="1729721850">
    <w:abstractNumId w:val="23"/>
  </w:num>
  <w:num w:numId="26" w16cid:durableId="1417943506">
    <w:abstractNumId w:val="24"/>
  </w:num>
  <w:num w:numId="27" w16cid:durableId="1375230920">
    <w:abstractNumId w:val="33"/>
  </w:num>
  <w:num w:numId="28" w16cid:durableId="794059679">
    <w:abstractNumId w:val="6"/>
  </w:num>
  <w:num w:numId="29" w16cid:durableId="449663349">
    <w:abstractNumId w:val="34"/>
  </w:num>
  <w:num w:numId="30" w16cid:durableId="938760956">
    <w:abstractNumId w:val="19"/>
  </w:num>
  <w:num w:numId="31" w16cid:durableId="1309703052">
    <w:abstractNumId w:val="19"/>
  </w:num>
  <w:num w:numId="32" w16cid:durableId="101734014">
    <w:abstractNumId w:val="25"/>
  </w:num>
  <w:num w:numId="33" w16cid:durableId="2045792664">
    <w:abstractNumId w:val="29"/>
  </w:num>
  <w:num w:numId="34" w16cid:durableId="1189680839">
    <w:abstractNumId w:val="8"/>
  </w:num>
  <w:num w:numId="35" w16cid:durableId="1119372036">
    <w:abstractNumId w:val="13"/>
  </w:num>
  <w:num w:numId="36" w16cid:durableId="1787697042">
    <w:abstractNumId w:val="11"/>
  </w:num>
  <w:num w:numId="37" w16cid:durableId="46146200">
    <w:abstractNumId w:val="20"/>
  </w:num>
  <w:num w:numId="38" w16cid:durableId="19750197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5C"/>
    <w:rsid w:val="000123A0"/>
    <w:rsid w:val="00042D34"/>
    <w:rsid w:val="00045523"/>
    <w:rsid w:val="00046473"/>
    <w:rsid w:val="000501A3"/>
    <w:rsid w:val="000509F7"/>
    <w:rsid w:val="000730B8"/>
    <w:rsid w:val="00076331"/>
    <w:rsid w:val="00076EB2"/>
    <w:rsid w:val="000951F7"/>
    <w:rsid w:val="000A6600"/>
    <w:rsid w:val="000B25B3"/>
    <w:rsid w:val="000C3E53"/>
    <w:rsid w:val="000F7E8E"/>
    <w:rsid w:val="00107E3E"/>
    <w:rsid w:val="00113760"/>
    <w:rsid w:val="00113C9A"/>
    <w:rsid w:val="00115C39"/>
    <w:rsid w:val="00116482"/>
    <w:rsid w:val="00116DFF"/>
    <w:rsid w:val="001210CD"/>
    <w:rsid w:val="00151672"/>
    <w:rsid w:val="001818B8"/>
    <w:rsid w:val="001A7559"/>
    <w:rsid w:val="00221CDB"/>
    <w:rsid w:val="00230594"/>
    <w:rsid w:val="002533FF"/>
    <w:rsid w:val="002A0547"/>
    <w:rsid w:val="002A0CE8"/>
    <w:rsid w:val="002A61ED"/>
    <w:rsid w:val="002C6470"/>
    <w:rsid w:val="002D2315"/>
    <w:rsid w:val="002D4955"/>
    <w:rsid w:val="002D6046"/>
    <w:rsid w:val="002E60CD"/>
    <w:rsid w:val="002F5912"/>
    <w:rsid w:val="00322722"/>
    <w:rsid w:val="00336D68"/>
    <w:rsid w:val="00360F14"/>
    <w:rsid w:val="00377159"/>
    <w:rsid w:val="003926BD"/>
    <w:rsid w:val="003B066F"/>
    <w:rsid w:val="003B4214"/>
    <w:rsid w:val="003C3F87"/>
    <w:rsid w:val="003D0590"/>
    <w:rsid w:val="003E3BED"/>
    <w:rsid w:val="00405336"/>
    <w:rsid w:val="00416E01"/>
    <w:rsid w:val="004264CB"/>
    <w:rsid w:val="00432ACA"/>
    <w:rsid w:val="0045568A"/>
    <w:rsid w:val="00487ADD"/>
    <w:rsid w:val="004A08DE"/>
    <w:rsid w:val="004A0ADE"/>
    <w:rsid w:val="004A713D"/>
    <w:rsid w:val="004B396F"/>
    <w:rsid w:val="004B5682"/>
    <w:rsid w:val="004B763B"/>
    <w:rsid w:val="004C7B61"/>
    <w:rsid w:val="004E1387"/>
    <w:rsid w:val="004E7485"/>
    <w:rsid w:val="00506C07"/>
    <w:rsid w:val="0051102E"/>
    <w:rsid w:val="0051342A"/>
    <w:rsid w:val="00520C1E"/>
    <w:rsid w:val="00522C27"/>
    <w:rsid w:val="00541AEC"/>
    <w:rsid w:val="00554659"/>
    <w:rsid w:val="00560BBD"/>
    <w:rsid w:val="00562288"/>
    <w:rsid w:val="00563E2D"/>
    <w:rsid w:val="00566609"/>
    <w:rsid w:val="00567C01"/>
    <w:rsid w:val="00570344"/>
    <w:rsid w:val="00574D5C"/>
    <w:rsid w:val="0057745E"/>
    <w:rsid w:val="00577AD5"/>
    <w:rsid w:val="005C7C05"/>
    <w:rsid w:val="005F28E5"/>
    <w:rsid w:val="00610C1B"/>
    <w:rsid w:val="00615626"/>
    <w:rsid w:val="00624ABD"/>
    <w:rsid w:val="00637C7E"/>
    <w:rsid w:val="00642E5D"/>
    <w:rsid w:val="00652CD8"/>
    <w:rsid w:val="0065343D"/>
    <w:rsid w:val="00661914"/>
    <w:rsid w:val="006642E8"/>
    <w:rsid w:val="00683BBD"/>
    <w:rsid w:val="00686D81"/>
    <w:rsid w:val="006A0C3E"/>
    <w:rsid w:val="006A1C7A"/>
    <w:rsid w:val="006D389A"/>
    <w:rsid w:val="00726F34"/>
    <w:rsid w:val="007374E8"/>
    <w:rsid w:val="00743BC3"/>
    <w:rsid w:val="00756D2F"/>
    <w:rsid w:val="00787837"/>
    <w:rsid w:val="00796595"/>
    <w:rsid w:val="007C08BA"/>
    <w:rsid w:val="007C5CB5"/>
    <w:rsid w:val="007E0953"/>
    <w:rsid w:val="007E2F41"/>
    <w:rsid w:val="007E7814"/>
    <w:rsid w:val="008031E5"/>
    <w:rsid w:val="008404AD"/>
    <w:rsid w:val="008540C5"/>
    <w:rsid w:val="00854D35"/>
    <w:rsid w:val="00877ED2"/>
    <w:rsid w:val="008809B3"/>
    <w:rsid w:val="00893525"/>
    <w:rsid w:val="008B003E"/>
    <w:rsid w:val="008B16DE"/>
    <w:rsid w:val="008C1AF9"/>
    <w:rsid w:val="008E75AC"/>
    <w:rsid w:val="008F524D"/>
    <w:rsid w:val="008F7B55"/>
    <w:rsid w:val="0092785D"/>
    <w:rsid w:val="00932AEE"/>
    <w:rsid w:val="009344C7"/>
    <w:rsid w:val="009435F0"/>
    <w:rsid w:val="00943651"/>
    <w:rsid w:val="009448EB"/>
    <w:rsid w:val="00975389"/>
    <w:rsid w:val="00991293"/>
    <w:rsid w:val="009A497B"/>
    <w:rsid w:val="009D5E1B"/>
    <w:rsid w:val="009E1AE2"/>
    <w:rsid w:val="009E3781"/>
    <w:rsid w:val="00A211DA"/>
    <w:rsid w:val="00A219CD"/>
    <w:rsid w:val="00A32A45"/>
    <w:rsid w:val="00A421D9"/>
    <w:rsid w:val="00A52A57"/>
    <w:rsid w:val="00A541BB"/>
    <w:rsid w:val="00A54437"/>
    <w:rsid w:val="00A64792"/>
    <w:rsid w:val="00A85BF7"/>
    <w:rsid w:val="00A90060"/>
    <w:rsid w:val="00AB1A95"/>
    <w:rsid w:val="00AD7722"/>
    <w:rsid w:val="00B014D4"/>
    <w:rsid w:val="00B1428B"/>
    <w:rsid w:val="00B41A62"/>
    <w:rsid w:val="00B56605"/>
    <w:rsid w:val="00B94D6D"/>
    <w:rsid w:val="00BA798D"/>
    <w:rsid w:val="00BB1F2D"/>
    <w:rsid w:val="00BC0B04"/>
    <w:rsid w:val="00BC4567"/>
    <w:rsid w:val="00BD260E"/>
    <w:rsid w:val="00BF4235"/>
    <w:rsid w:val="00C00C9D"/>
    <w:rsid w:val="00C35A8C"/>
    <w:rsid w:val="00C93669"/>
    <w:rsid w:val="00CA5921"/>
    <w:rsid w:val="00CC531B"/>
    <w:rsid w:val="00CD1EE0"/>
    <w:rsid w:val="00CD4B84"/>
    <w:rsid w:val="00CE7057"/>
    <w:rsid w:val="00CF3BCB"/>
    <w:rsid w:val="00CF413B"/>
    <w:rsid w:val="00D36744"/>
    <w:rsid w:val="00D40193"/>
    <w:rsid w:val="00D46F95"/>
    <w:rsid w:val="00D60AA4"/>
    <w:rsid w:val="00D64FE5"/>
    <w:rsid w:val="00D83DF1"/>
    <w:rsid w:val="00D92A08"/>
    <w:rsid w:val="00DA4E5D"/>
    <w:rsid w:val="00DA6364"/>
    <w:rsid w:val="00DB358D"/>
    <w:rsid w:val="00DD0F66"/>
    <w:rsid w:val="00DD3476"/>
    <w:rsid w:val="00DE153E"/>
    <w:rsid w:val="00DE67A6"/>
    <w:rsid w:val="00E0319A"/>
    <w:rsid w:val="00E03B06"/>
    <w:rsid w:val="00E17C87"/>
    <w:rsid w:val="00E25380"/>
    <w:rsid w:val="00E46013"/>
    <w:rsid w:val="00E539E7"/>
    <w:rsid w:val="00E5430A"/>
    <w:rsid w:val="00E54B3E"/>
    <w:rsid w:val="00E57ABD"/>
    <w:rsid w:val="00E73455"/>
    <w:rsid w:val="00E93478"/>
    <w:rsid w:val="00EB098E"/>
    <w:rsid w:val="00EB37D0"/>
    <w:rsid w:val="00EB76CA"/>
    <w:rsid w:val="00ED45F0"/>
    <w:rsid w:val="00EE2377"/>
    <w:rsid w:val="00EE56AB"/>
    <w:rsid w:val="00EF1963"/>
    <w:rsid w:val="00EF19CD"/>
    <w:rsid w:val="00F04BA9"/>
    <w:rsid w:val="00F04C35"/>
    <w:rsid w:val="00F07237"/>
    <w:rsid w:val="00F14F52"/>
    <w:rsid w:val="00F15EF2"/>
    <w:rsid w:val="00F20056"/>
    <w:rsid w:val="00F60F9C"/>
    <w:rsid w:val="00F65CD6"/>
    <w:rsid w:val="00F91A0C"/>
    <w:rsid w:val="00FA5F6F"/>
    <w:rsid w:val="00FB18F9"/>
    <w:rsid w:val="00FB3F07"/>
    <w:rsid w:val="00FB71A1"/>
    <w:rsid w:val="00FD16F5"/>
    <w:rsid w:val="00FE16E6"/>
    <w:rsid w:val="00F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00D6B"/>
  <w15:chartTrackingRefBased/>
  <w15:docId w15:val="{B15C6468-99A3-44F1-BE50-4C1FCF1BD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AF9"/>
    <w:pPr>
      <w:suppressAutoHyphens/>
    </w:pPr>
    <w:rPr>
      <w:rFonts w:ascii="Times New Roman" w:eastAsia="Times New Roman" w:hAnsi="Times New Roman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FD16F5"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bCs/>
      <w:color w:val="008000"/>
      <w:sz w:val="36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B56605"/>
    <w:pPr>
      <w:tabs>
        <w:tab w:val="num" w:pos="0"/>
      </w:tabs>
      <w:spacing w:before="240" w:after="60"/>
      <w:ind w:left="1440" w:hanging="1440"/>
      <w:outlineLvl w:val="7"/>
    </w:pPr>
    <w:rPr>
      <w:rFonts w:ascii="Calibri" w:hAnsi="Calibri" w:cs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16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16F5"/>
  </w:style>
  <w:style w:type="paragraph" w:styleId="Stopka">
    <w:name w:val="footer"/>
    <w:basedOn w:val="Normalny"/>
    <w:link w:val="StopkaZnak"/>
    <w:uiPriority w:val="99"/>
    <w:unhideWhenUsed/>
    <w:rsid w:val="00FD16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16F5"/>
  </w:style>
  <w:style w:type="character" w:customStyle="1" w:styleId="Nagwek7Znak">
    <w:name w:val="Nagłówek 7 Znak"/>
    <w:link w:val="Nagwek7"/>
    <w:rsid w:val="00FD16F5"/>
    <w:rPr>
      <w:rFonts w:ascii="Arial" w:eastAsia="Times New Roman" w:hAnsi="Arial" w:cs="Arial"/>
      <w:b/>
      <w:bCs/>
      <w:color w:val="008000"/>
      <w:sz w:val="36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FD16F5"/>
    <w:pPr>
      <w:spacing w:after="120"/>
    </w:pPr>
    <w:rPr>
      <w:sz w:val="24"/>
      <w:szCs w:val="24"/>
      <w:lang w:val="en-GB"/>
    </w:rPr>
  </w:style>
  <w:style w:type="character" w:customStyle="1" w:styleId="TekstpodstawowyZnak">
    <w:name w:val="Tekst podstawowy Znak"/>
    <w:link w:val="Tekstpodstawowy"/>
    <w:rsid w:val="00FD16F5"/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character" w:styleId="Hipercze">
    <w:name w:val="Hyperlink"/>
    <w:uiPriority w:val="99"/>
    <w:unhideWhenUsed/>
    <w:rsid w:val="000123A0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0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E60CD"/>
    <w:rPr>
      <w:rFonts w:ascii="Segoe UI" w:hAnsi="Segoe UI" w:cs="Segoe UI"/>
      <w:sz w:val="18"/>
      <w:szCs w:val="18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116DF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253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A6364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DA6364"/>
    <w:rPr>
      <w:b/>
      <w:bCs/>
    </w:rPr>
  </w:style>
  <w:style w:type="character" w:customStyle="1" w:styleId="Nagwek8Znak">
    <w:name w:val="Nagłówek 8 Znak"/>
    <w:basedOn w:val="Domylnaczcionkaakapitu"/>
    <w:link w:val="Nagwek8"/>
    <w:rsid w:val="00B56605"/>
    <w:rPr>
      <w:rFonts w:eastAsia="Times New Roman" w:cs="Calibri"/>
      <w:i/>
      <w:iCs/>
      <w:lang w:eastAsia="zh-CN"/>
    </w:rPr>
  </w:style>
  <w:style w:type="character" w:styleId="Numerstrony">
    <w:name w:val="page number"/>
    <w:semiHidden/>
    <w:unhideWhenUsed/>
    <w:rsid w:val="00B56605"/>
  </w:style>
  <w:style w:type="paragraph" w:styleId="Akapitzlist">
    <w:name w:val="List Paragraph"/>
    <w:aliases w:val="sw tekst,ISCG Numerowanie,lp1,L1,Numerowanie,List Paragraph,Średnia siatka 1 — akcent 21,Akapit z listą5,maz_wyliczenie,opis dzialania,K-P_odwolanie,A_wyliczenie,Akapit z listą51,normalny tekst,T_SZ_List Paragraph,2 heading"/>
    <w:basedOn w:val="Normalny"/>
    <w:link w:val="AkapitzlistZnak"/>
    <w:qFormat/>
    <w:rsid w:val="00B56605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497B"/>
    <w:rPr>
      <w:color w:val="605E5C"/>
      <w:shd w:val="clear" w:color="auto" w:fill="E1DFDD"/>
    </w:rPr>
  </w:style>
  <w:style w:type="character" w:customStyle="1" w:styleId="AkapitzlistZnak">
    <w:name w:val="Akapit z listą Znak"/>
    <w:aliases w:val="sw tekst Znak,ISCG Numerowanie Znak,lp1 Znak,L1 Znak,Numerowanie Znak,List Paragraph Znak,Średnia siatka 1 — akcent 21 Znak,Akapit z listą5 Znak,maz_wyliczenie Znak,opis dzialania Znak,K-P_odwolanie Znak,A_wyliczenie Znak"/>
    <w:link w:val="Akapitzlist"/>
    <w:qFormat/>
    <w:locked/>
    <w:rsid w:val="00CF3BCB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1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.kpnmab.pl\praca\Multimedia\Identyfikacja%20wizualna\Firm&#243;wka\firmowka-20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27207-F06B-4F01-A5D9-80C3D9DC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firmowka-2020</Template>
  <TotalTime>0</TotalTime>
  <Pages>6</Pages>
  <Words>1245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Barczyk</dc:creator>
  <cp:keywords/>
  <dc:description/>
  <cp:lastModifiedBy>Justyna Wierzchucka</cp:lastModifiedBy>
  <cp:revision>2</cp:revision>
  <cp:lastPrinted>2025-08-12T11:23:00Z</cp:lastPrinted>
  <dcterms:created xsi:type="dcterms:W3CDTF">2026-04-02T06:55:00Z</dcterms:created>
  <dcterms:modified xsi:type="dcterms:W3CDTF">2026-04-02T06:55:00Z</dcterms:modified>
</cp:coreProperties>
</file>